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4D98" w:rsidRDefault="00474D98" w:rsidP="00EA1FD6">
      <w:pPr>
        <w:pStyle w:val="ConsPlusNormal"/>
        <w:jc w:val="both"/>
      </w:pPr>
    </w:p>
    <w:p w:rsidR="00474D98" w:rsidRDefault="00EA1FD6" w:rsidP="00EA1FD6">
      <w:pPr>
        <w:pStyle w:val="ConsPlusNormal"/>
        <w:ind w:left="4678"/>
        <w:jc w:val="center"/>
      </w:pPr>
      <w:r>
        <w:t>УТВЕРЖДАЮ</w:t>
      </w:r>
    </w:p>
    <w:p w:rsidR="00EA1FD6" w:rsidRDefault="00EA1FD6" w:rsidP="00EA1FD6">
      <w:pPr>
        <w:pStyle w:val="ConsPlusNormal"/>
        <w:ind w:left="4678"/>
        <w:jc w:val="center"/>
      </w:pPr>
      <w:r>
        <w:t xml:space="preserve">Руководитель УФНС России </w:t>
      </w:r>
    </w:p>
    <w:p w:rsidR="00EA1FD6" w:rsidRDefault="00EA1FD6" w:rsidP="00EA1FD6">
      <w:pPr>
        <w:pStyle w:val="ConsPlusNormal"/>
        <w:ind w:left="4678"/>
        <w:jc w:val="center"/>
      </w:pPr>
      <w:r>
        <w:t>по Тамбовской области</w:t>
      </w:r>
    </w:p>
    <w:p w:rsidR="00EA1FD6" w:rsidRDefault="00EA1FD6" w:rsidP="00EA1FD6">
      <w:pPr>
        <w:pStyle w:val="ConsPlusNormal"/>
        <w:ind w:left="4678"/>
        <w:jc w:val="center"/>
      </w:pPr>
      <w:r>
        <w:t xml:space="preserve">_____________ </w:t>
      </w:r>
      <w:proofErr w:type="spellStart"/>
      <w:r>
        <w:t>С.В.Бабаева</w:t>
      </w:r>
      <w:proofErr w:type="spellEnd"/>
    </w:p>
    <w:p w:rsidR="00EA1FD6" w:rsidRDefault="00EA1FD6" w:rsidP="00EA1FD6">
      <w:pPr>
        <w:pStyle w:val="ConsPlusNormal"/>
        <w:ind w:left="4678"/>
      </w:pPr>
      <w:r>
        <w:t xml:space="preserve">               «____» _____________2017г.</w:t>
      </w:r>
    </w:p>
    <w:p w:rsidR="00EA1FD6" w:rsidRDefault="00EA1FD6" w:rsidP="00EA1FD6">
      <w:pPr>
        <w:pStyle w:val="ConsPlusNormal"/>
        <w:ind w:left="4678"/>
      </w:pPr>
    </w:p>
    <w:p w:rsidR="00EA1FD6" w:rsidRDefault="00EA1FD6" w:rsidP="00EA1FD6">
      <w:pPr>
        <w:pStyle w:val="ConsPlusNormal"/>
        <w:ind w:left="4678"/>
      </w:pPr>
    </w:p>
    <w:p w:rsidR="00EA1FD6" w:rsidRDefault="00EA1FD6" w:rsidP="00EA1FD6">
      <w:pPr>
        <w:pStyle w:val="ConsPlusNormal"/>
        <w:ind w:left="4678"/>
      </w:pPr>
    </w:p>
    <w:p w:rsidR="00474D98" w:rsidRDefault="00474D98">
      <w:pPr>
        <w:pStyle w:val="ConsPlusNormal"/>
        <w:jc w:val="center"/>
      </w:pPr>
      <w:r>
        <w:t>Должностной регламент</w:t>
      </w:r>
    </w:p>
    <w:p w:rsidR="00474D98" w:rsidRPr="00E97234" w:rsidRDefault="00474D98">
      <w:pPr>
        <w:pStyle w:val="ConsPlusNormal"/>
        <w:jc w:val="center"/>
      </w:pPr>
      <w:r>
        <w:t>_</w:t>
      </w:r>
      <w:r w:rsidR="00A80A04">
        <w:rPr>
          <w:u w:val="single"/>
        </w:rPr>
        <w:t>с</w:t>
      </w:r>
      <w:r w:rsidR="00453459">
        <w:rPr>
          <w:u w:val="single"/>
        </w:rPr>
        <w:t>таршего государственного налогового инспектора отдела налогообложения доходов физических лиц и администрирования страховых взносов</w:t>
      </w:r>
      <w:r w:rsidR="00E97234">
        <w:rPr>
          <w:u w:val="single"/>
        </w:rPr>
        <w:t xml:space="preserve">                                         </w:t>
      </w:r>
      <w:r>
        <w:t>_</w:t>
      </w:r>
      <w:r w:rsidR="00E97234" w:rsidRPr="00E97234">
        <w:rPr>
          <w:u w:val="single"/>
        </w:rPr>
        <w:t>Управления ФНС России по Тамбовской области</w:t>
      </w:r>
    </w:p>
    <w:p w:rsidR="00474D98" w:rsidRDefault="00474D98">
      <w:pPr>
        <w:pStyle w:val="ConsPlusNormal"/>
        <w:jc w:val="both"/>
      </w:pPr>
    </w:p>
    <w:p w:rsidR="00474D98" w:rsidRDefault="00474D98">
      <w:pPr>
        <w:pStyle w:val="ConsPlusNormal"/>
        <w:jc w:val="center"/>
        <w:outlineLvl w:val="1"/>
      </w:pPr>
      <w:r>
        <w:t>I. Общие положения</w:t>
      </w:r>
    </w:p>
    <w:p w:rsidR="00474D98" w:rsidRDefault="00474D98">
      <w:pPr>
        <w:pStyle w:val="ConsPlusNormal"/>
        <w:jc w:val="both"/>
      </w:pPr>
    </w:p>
    <w:p w:rsidR="00474D98" w:rsidRDefault="00474D98" w:rsidP="00291DBC">
      <w:pPr>
        <w:pStyle w:val="ConsPlusNormal"/>
        <w:ind w:firstLine="540"/>
        <w:jc w:val="both"/>
      </w:pPr>
      <w:r>
        <w:t xml:space="preserve">1. Должность федеральной государственной гражданской службы (далее - гражданская служба) </w:t>
      </w:r>
      <w:r w:rsidR="00453459" w:rsidRPr="00EA1FD6">
        <w:t xml:space="preserve">старшего государственного налогового инспектора отдела налогообложения доходов физических лиц и администрирования страховых взносов </w:t>
      </w:r>
      <w:r w:rsidR="001410F3" w:rsidRPr="00EA1FD6">
        <w:t xml:space="preserve">Управления </w:t>
      </w:r>
      <w:r w:rsidR="00CA03D5" w:rsidRPr="00EA1FD6">
        <w:t>ФНС России</w:t>
      </w:r>
      <w:r w:rsidR="001410F3" w:rsidRPr="00EA1FD6">
        <w:t xml:space="preserve"> по Тамбовской области</w:t>
      </w:r>
      <w:r w:rsidRPr="00EA1FD6">
        <w:t xml:space="preserve"> относится к </w:t>
      </w:r>
      <w:r w:rsidR="00634AFB">
        <w:t>старшей</w:t>
      </w:r>
      <w:bookmarkStart w:id="0" w:name="_GoBack"/>
      <w:bookmarkEnd w:id="0"/>
      <w:r w:rsidRPr="00EA1FD6">
        <w:t xml:space="preserve"> группе должностей гражданской службы категории </w:t>
      </w:r>
      <w:r w:rsidR="001945B3" w:rsidRPr="00EA1FD6">
        <w:t>специалисты.</w:t>
      </w:r>
    </w:p>
    <w:p w:rsidR="00474D98" w:rsidRDefault="00474D98" w:rsidP="00291DBC">
      <w:pPr>
        <w:pStyle w:val="ConsPlusNormal"/>
        <w:ind w:firstLine="540"/>
        <w:jc w:val="both"/>
      </w:pPr>
      <w:r>
        <w:t xml:space="preserve">Регистрационный номер (код) должности - </w:t>
      </w:r>
      <w:r w:rsidR="001945B3" w:rsidRPr="001945B3">
        <w:rPr>
          <w:u w:val="single"/>
        </w:rPr>
        <w:t>11-3-4-070</w:t>
      </w:r>
      <w:r>
        <w:t xml:space="preserve"> </w:t>
      </w:r>
    </w:p>
    <w:p w:rsidR="00E35DE2" w:rsidRDefault="00474D98">
      <w:pPr>
        <w:pStyle w:val="ConsPlusNormal"/>
        <w:ind w:firstLine="540"/>
        <w:jc w:val="both"/>
      </w:pPr>
      <w:r>
        <w:t>2. Область профессио</w:t>
      </w:r>
      <w:r w:rsidR="00612F1C">
        <w:t xml:space="preserve">нальной служебной деятельности </w:t>
      </w:r>
      <w:r w:rsidR="00E35DE2" w:rsidRPr="00EA1FD6">
        <w:t>старшего государственного налогового инспектора</w:t>
      </w:r>
      <w:proofErr w:type="gramStart"/>
      <w:r w:rsidR="00E35DE2" w:rsidRPr="00EA1FD6">
        <w:t xml:space="preserve"> </w:t>
      </w:r>
      <w:r w:rsidRPr="00EA1FD6">
        <w:t>:</w:t>
      </w:r>
      <w:proofErr w:type="gramEnd"/>
      <w:r w:rsidRPr="00EA1FD6">
        <w:t xml:space="preserve"> </w:t>
      </w:r>
      <w:r w:rsidR="00E35DE2" w:rsidRPr="00EA1FD6">
        <w:t>администрирование вопросов правильности исчисления, полноты и своевременности уплаты налогов и сборов, и страховых взносов</w:t>
      </w:r>
      <w:r w:rsidRPr="00EA1FD6">
        <w:t>.</w:t>
      </w:r>
    </w:p>
    <w:p w:rsidR="00474D98" w:rsidRPr="00291DBC" w:rsidRDefault="00474D98" w:rsidP="00291DBC">
      <w:pPr>
        <w:pStyle w:val="ConsPlusNormal"/>
        <w:ind w:firstLine="540"/>
        <w:jc w:val="both"/>
      </w:pPr>
      <w:r>
        <w:t xml:space="preserve">3. Вид профессиональной служебной деятельности </w:t>
      </w:r>
      <w:r w:rsidR="00E35DE2" w:rsidRPr="00291DBC">
        <w:t xml:space="preserve">старшего государственного налогового инспектора </w:t>
      </w:r>
      <w:r w:rsidRPr="00291DBC">
        <w:t xml:space="preserve">: </w:t>
      </w:r>
      <w:r w:rsidR="00E35DE2" w:rsidRPr="00291DBC">
        <w:t>администрирование вопросов организации учета поступлений, анализа и прогнозирования поступлений налогов, сборов и страховых взносов в части осуществления аналитической деятельности</w:t>
      </w:r>
      <w:proofErr w:type="gramStart"/>
      <w:r w:rsidR="00E35DE2" w:rsidRPr="00291DBC">
        <w:t xml:space="preserve"> </w:t>
      </w:r>
      <w:r w:rsidRPr="00291DBC">
        <w:t>.</w:t>
      </w:r>
      <w:proofErr w:type="gramEnd"/>
    </w:p>
    <w:p w:rsidR="00291DBC" w:rsidRDefault="00474D98" w:rsidP="00291DBC">
      <w:pPr>
        <w:pStyle w:val="ConsPlusNormal"/>
        <w:ind w:firstLine="540"/>
        <w:jc w:val="both"/>
      </w:pPr>
      <w:r>
        <w:t xml:space="preserve">4. </w:t>
      </w:r>
      <w:r w:rsidRPr="00E35DE2">
        <w:t>Назначение на должность</w:t>
      </w:r>
      <w:r>
        <w:t xml:space="preserve"> и освобождение от должности </w:t>
      </w:r>
      <w:r w:rsidR="00E35DE2" w:rsidRPr="00291DBC">
        <w:t>старшего государственного налогового инспектора</w:t>
      </w:r>
      <w:r w:rsidR="00E97234" w:rsidRPr="00291DBC">
        <w:t xml:space="preserve"> </w:t>
      </w:r>
      <w:r w:rsidRPr="00291DBC">
        <w:t xml:space="preserve">осуществляется </w:t>
      </w:r>
      <w:r w:rsidR="00291DBC" w:rsidRPr="00291DBC">
        <w:t>руководителем У</w:t>
      </w:r>
      <w:r w:rsidR="00291DBC" w:rsidRPr="00E828A6">
        <w:t>правления ФНС России по Тамбовской области</w:t>
      </w:r>
      <w:r w:rsidR="00291DBC">
        <w:t>.</w:t>
      </w:r>
    </w:p>
    <w:p w:rsidR="00474D98" w:rsidRPr="00291DBC" w:rsidRDefault="00474D98" w:rsidP="00291DBC">
      <w:pPr>
        <w:pStyle w:val="ConsPlusNormal"/>
        <w:ind w:firstLine="540"/>
        <w:jc w:val="both"/>
      </w:pPr>
      <w:r>
        <w:t xml:space="preserve">5. </w:t>
      </w:r>
      <w:r w:rsidR="00670C78" w:rsidRPr="00291DBC">
        <w:t>Старший государственный налоговый инспектор</w:t>
      </w:r>
      <w:r w:rsidRPr="00291DBC">
        <w:t xml:space="preserve"> непосредственно подчиняется </w:t>
      </w:r>
      <w:r w:rsidR="00670C78" w:rsidRPr="00291DBC">
        <w:t>начальнику отдела</w:t>
      </w:r>
      <w:r w:rsidRPr="00291DBC">
        <w:t>.</w:t>
      </w:r>
    </w:p>
    <w:p w:rsidR="00474D98" w:rsidRDefault="00474D98">
      <w:pPr>
        <w:pStyle w:val="ConsPlusNormal"/>
        <w:jc w:val="both"/>
      </w:pPr>
    </w:p>
    <w:p w:rsidR="00474D98" w:rsidRDefault="00474D98">
      <w:pPr>
        <w:pStyle w:val="ConsPlusNormal"/>
        <w:jc w:val="center"/>
        <w:outlineLvl w:val="1"/>
      </w:pPr>
      <w:r>
        <w:t>II. Квалификационные требования для замещения должности</w:t>
      </w:r>
    </w:p>
    <w:p w:rsidR="00474D98" w:rsidRPr="0025479C" w:rsidRDefault="00474D98" w:rsidP="00670C78">
      <w:pPr>
        <w:pStyle w:val="ConsPlusNormal"/>
        <w:jc w:val="center"/>
        <w:rPr>
          <w:color w:val="FF0000"/>
        </w:rPr>
      </w:pPr>
      <w:r>
        <w:t xml:space="preserve">гражданской службы </w:t>
      </w:r>
    </w:p>
    <w:p w:rsidR="00474D98" w:rsidRDefault="00474D98">
      <w:pPr>
        <w:pStyle w:val="ConsPlusNormal"/>
        <w:jc w:val="both"/>
      </w:pPr>
    </w:p>
    <w:p w:rsidR="00291DBC" w:rsidRDefault="00474D98" w:rsidP="00291DBC">
      <w:pPr>
        <w:pStyle w:val="ConsPlusNormal"/>
        <w:ind w:firstLine="540"/>
        <w:jc w:val="both"/>
      </w:pPr>
      <w:r>
        <w:t xml:space="preserve">6. Для замещения должности </w:t>
      </w:r>
      <w:r w:rsidR="00670C78" w:rsidRPr="00291DBC">
        <w:t>старшего государственного налогового инспектора</w:t>
      </w:r>
      <w:r w:rsidRPr="00291DBC">
        <w:t xml:space="preserve"> устанавливаются следующие требования.</w:t>
      </w:r>
    </w:p>
    <w:p w:rsidR="00474D98" w:rsidRDefault="00474D98" w:rsidP="00291DBC">
      <w:pPr>
        <w:pStyle w:val="ConsPlusNormal"/>
        <w:ind w:firstLine="540"/>
        <w:jc w:val="both"/>
      </w:pPr>
      <w:r>
        <w:t xml:space="preserve">6.1. Наличие </w:t>
      </w:r>
      <w:r w:rsidR="00C01304" w:rsidRPr="00291DBC">
        <w:t>высшего образования</w:t>
      </w:r>
      <w:r>
        <w:t xml:space="preserve"> </w:t>
      </w:r>
    </w:p>
    <w:p w:rsidR="00C01304" w:rsidRPr="00291DBC" w:rsidRDefault="00474D98" w:rsidP="00C01304">
      <w:pPr>
        <w:pStyle w:val="ConsPlusNormal"/>
        <w:ind w:firstLine="540"/>
        <w:jc w:val="both"/>
      </w:pPr>
      <w:r>
        <w:t xml:space="preserve">6.2. </w:t>
      </w:r>
      <w:r w:rsidR="00C01304" w:rsidRPr="00291DBC">
        <w:t>Без предъявления требований к стажу</w:t>
      </w:r>
      <w:r w:rsidRPr="00291DBC">
        <w:t xml:space="preserve"> </w:t>
      </w:r>
    </w:p>
    <w:p w:rsidR="00291DBC" w:rsidRDefault="00474D98" w:rsidP="00291DBC">
      <w:pPr>
        <w:pStyle w:val="ConsPlusNormal"/>
        <w:ind w:firstLine="540"/>
        <w:jc w:val="both"/>
        <w:rPr>
          <w:color w:val="000000" w:themeColor="text1"/>
        </w:rPr>
      </w:pPr>
      <w:r>
        <w:t>6.3. Наличие базовых знаний:</w:t>
      </w:r>
      <w:r w:rsidR="00291DBC">
        <w:t xml:space="preserve"> </w:t>
      </w:r>
      <w:r w:rsidR="004414BB" w:rsidRPr="003E2944">
        <w:rPr>
          <w:color w:val="000000" w:themeColor="text1"/>
        </w:rPr>
        <w:t>знание государственного языка Российской Федерации (русского языка);</w:t>
      </w:r>
      <w:r w:rsidR="00291DBC">
        <w:rPr>
          <w:color w:val="000000" w:themeColor="text1"/>
        </w:rPr>
        <w:t xml:space="preserve"> </w:t>
      </w:r>
      <w:r w:rsidR="004414BB" w:rsidRPr="003E2944">
        <w:rPr>
          <w:color w:val="000000" w:themeColor="text1"/>
        </w:rPr>
        <w:t>знание основ Конституции Российской Федерации, законодательства о гражданской службе, законодательства о противодействии коррупции;</w:t>
      </w:r>
      <w:r w:rsidR="00291DBC">
        <w:rPr>
          <w:color w:val="000000" w:themeColor="text1"/>
        </w:rPr>
        <w:t xml:space="preserve"> </w:t>
      </w:r>
      <w:r w:rsidR="004414BB" w:rsidRPr="003E2944">
        <w:rPr>
          <w:color w:val="000000" w:themeColor="text1"/>
        </w:rPr>
        <w:t>знания и умения в области информационно-коммуникационных технологий;</w:t>
      </w:r>
      <w:r w:rsidR="00291DBC">
        <w:rPr>
          <w:color w:val="000000" w:themeColor="text1"/>
        </w:rPr>
        <w:t xml:space="preserve"> </w:t>
      </w:r>
      <w:r w:rsidR="004414BB" w:rsidRPr="003E2944">
        <w:rPr>
          <w:color w:val="000000" w:themeColor="text1"/>
        </w:rPr>
        <w:t>общие и управленческие умения, свидетельствующие о наличии необходимых профессиональных и личностных качеств.</w:t>
      </w:r>
    </w:p>
    <w:p w:rsidR="00291DBC" w:rsidRDefault="00474D98" w:rsidP="00291DBC">
      <w:pPr>
        <w:pStyle w:val="ConsPlusNormal"/>
        <w:ind w:firstLine="540"/>
        <w:jc w:val="both"/>
      </w:pPr>
      <w:r>
        <w:t>6.4. Наличие профессиональных знаний:</w:t>
      </w:r>
    </w:p>
    <w:p w:rsidR="00291DBC" w:rsidRDefault="00474D98" w:rsidP="00291DBC">
      <w:pPr>
        <w:pStyle w:val="ConsPlusNormal"/>
        <w:ind w:firstLine="540"/>
        <w:jc w:val="both"/>
      </w:pPr>
      <w:r>
        <w:t xml:space="preserve">6.4.1. В сфере законодательства Российской Федерации: </w:t>
      </w:r>
    </w:p>
    <w:p w:rsidR="00707C88" w:rsidRPr="00707C88" w:rsidRDefault="00100268" w:rsidP="00291DBC">
      <w:pPr>
        <w:pStyle w:val="ConsPlusNormal"/>
        <w:ind w:firstLine="540"/>
        <w:jc w:val="both"/>
      </w:pPr>
      <w:r>
        <w:t>-</w:t>
      </w:r>
      <w:r w:rsidR="00707C88" w:rsidRPr="00707C88">
        <w:t xml:space="preserve"> Налоговый кодекс Российской Федерации;</w:t>
      </w:r>
    </w:p>
    <w:p w:rsidR="00707C88" w:rsidRDefault="00100268" w:rsidP="00291DBC">
      <w:pPr>
        <w:pStyle w:val="ConsPlusNormal"/>
        <w:ind w:firstLine="540"/>
        <w:jc w:val="both"/>
      </w:pPr>
      <w:r>
        <w:t>-</w:t>
      </w:r>
      <w:r w:rsidR="00707C88" w:rsidRPr="00707C88">
        <w:t xml:space="preserve"> Трудовой кодекс Российской Федерации;</w:t>
      </w:r>
    </w:p>
    <w:p w:rsidR="00444683" w:rsidRDefault="00444683" w:rsidP="00291DBC">
      <w:pPr>
        <w:pStyle w:val="ConsPlusNormal"/>
        <w:ind w:firstLine="540"/>
        <w:jc w:val="both"/>
      </w:pPr>
      <w:r>
        <w:lastRenderedPageBreak/>
        <w:t xml:space="preserve">- </w:t>
      </w:r>
      <w:r w:rsidRPr="00444683">
        <w:t>Федеральный закон от 27.05.2003 N 58-ФЗ (ред. от 23.05.2016) "О системе государственной службы Российской Федерации"</w:t>
      </w:r>
    </w:p>
    <w:p w:rsidR="00444683" w:rsidRPr="00444683" w:rsidRDefault="00444683" w:rsidP="00291DBC">
      <w:pPr>
        <w:pStyle w:val="ConsPlusNormal"/>
        <w:ind w:firstLine="540"/>
        <w:jc w:val="both"/>
      </w:pPr>
      <w:r>
        <w:t xml:space="preserve">- </w:t>
      </w:r>
      <w:r w:rsidRPr="00444683">
        <w:t>Федеральный закон от 27.07.2004 N 79-ФЗ (ред. от 29.07.2017) "О государственной гражданской службе Российской Федерации"</w:t>
      </w:r>
    </w:p>
    <w:p w:rsidR="00707C88" w:rsidRDefault="00100268" w:rsidP="00291DBC">
      <w:pPr>
        <w:pStyle w:val="ConsPlusNormal"/>
        <w:ind w:firstLine="540"/>
        <w:jc w:val="both"/>
      </w:pPr>
      <w:r>
        <w:t xml:space="preserve">- </w:t>
      </w:r>
      <w:r w:rsidR="00707C88" w:rsidRPr="00707C88">
        <w:t>Федеральный закон от 7 августа 2001 г. N 115-ФЗ "О противодействии легализации (отмыванию) доходов, полученных преступным путем, и финансированию терроризма";</w:t>
      </w:r>
    </w:p>
    <w:p w:rsidR="00444683" w:rsidRPr="00707C88" w:rsidRDefault="00444683" w:rsidP="00291DBC">
      <w:pPr>
        <w:pStyle w:val="ConsPlusNormal"/>
        <w:ind w:firstLine="540"/>
        <w:jc w:val="both"/>
      </w:pPr>
      <w:r>
        <w:t>-</w:t>
      </w:r>
      <w:r w:rsidRPr="00707C88">
        <w:t xml:space="preserve"> Кодекс об административных правонарушениях (в части ответственности за нарушение законодательства);</w:t>
      </w:r>
    </w:p>
    <w:p w:rsidR="00444683" w:rsidRDefault="00444683" w:rsidP="00291DBC">
      <w:pPr>
        <w:pStyle w:val="ConsPlusNormal"/>
        <w:ind w:firstLine="540"/>
        <w:jc w:val="both"/>
      </w:pPr>
      <w:r>
        <w:t>- распоряжение Правительства Российской Федерации от 6 мая 2008 г. N 671-р "Об утверждении Федерального плана статистических работ";</w:t>
      </w:r>
    </w:p>
    <w:p w:rsidR="00707C88" w:rsidRDefault="00100268" w:rsidP="00291DBC">
      <w:pPr>
        <w:pStyle w:val="ConsPlusNormal"/>
        <w:ind w:firstLine="540"/>
        <w:jc w:val="both"/>
      </w:pPr>
      <w:r>
        <w:t>-</w:t>
      </w:r>
      <w:r w:rsidR="00707C88">
        <w:t xml:space="preserve"> приказ Минфина России от 1 июля 2013 г. N 65н "Об утверждении Указаний о порядке применения бюджетной классификации Российской Федерации";</w:t>
      </w:r>
    </w:p>
    <w:p w:rsidR="00707C88" w:rsidRDefault="00100268" w:rsidP="00291DBC">
      <w:pPr>
        <w:pStyle w:val="ConsPlusNormal"/>
        <w:ind w:firstLine="540"/>
        <w:jc w:val="both"/>
      </w:pPr>
      <w:r>
        <w:t>-</w:t>
      </w:r>
      <w:r w:rsidR="00707C88">
        <w:t xml:space="preserve"> приказ Минфина России N 65н, ФНС Российской Федерации N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N 410";</w:t>
      </w:r>
    </w:p>
    <w:p w:rsidR="00474D98" w:rsidRDefault="002855C7" w:rsidP="00291DBC">
      <w:pPr>
        <w:pStyle w:val="ConsPlusNormal"/>
        <w:ind w:firstLine="540"/>
        <w:jc w:val="both"/>
      </w:pPr>
      <w:r w:rsidRPr="00387FFA">
        <w:t>Старший государственный налоговый инспектор</w:t>
      </w:r>
      <w:r w:rsidR="00474D98"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00268" w:rsidRDefault="00474D98" w:rsidP="00100268">
      <w:pPr>
        <w:pStyle w:val="ConsPlusNormal"/>
        <w:spacing w:before="240"/>
        <w:ind w:firstLine="540"/>
        <w:jc w:val="both"/>
      </w:pPr>
      <w:r>
        <w:t xml:space="preserve">6.4.2. Иные профессиональные знания: </w:t>
      </w:r>
    </w:p>
    <w:p w:rsidR="00100268" w:rsidRPr="00100268" w:rsidRDefault="00100268" w:rsidP="00B12357">
      <w:pPr>
        <w:autoSpaceDE w:val="0"/>
        <w:autoSpaceDN w:val="0"/>
        <w:adjustRightInd w:val="0"/>
        <w:ind w:firstLine="284"/>
        <w:jc w:val="both"/>
        <w:rPr>
          <w:color w:val="000000" w:themeColor="text1"/>
        </w:rPr>
      </w:pPr>
      <w:r>
        <w:t>-</w:t>
      </w:r>
      <w:r w:rsidR="00707C88" w:rsidRPr="00100268">
        <w:rPr>
          <w:color w:val="000000" w:themeColor="text1"/>
        </w:rPr>
        <w:t xml:space="preserve"> основные направления налоговой политики в Российской Федерации;</w:t>
      </w:r>
    </w:p>
    <w:p w:rsidR="00707C88" w:rsidRPr="00100268" w:rsidRDefault="00100268" w:rsidP="00B12357">
      <w:pPr>
        <w:autoSpaceDE w:val="0"/>
        <w:autoSpaceDN w:val="0"/>
        <w:adjustRightInd w:val="0"/>
        <w:ind w:firstLine="284"/>
        <w:jc w:val="both"/>
        <w:rPr>
          <w:color w:val="000000" w:themeColor="text1"/>
        </w:rPr>
      </w:pPr>
      <w:r w:rsidRPr="00100268">
        <w:rPr>
          <w:color w:val="000000" w:themeColor="text1"/>
        </w:rPr>
        <w:t>-</w:t>
      </w:r>
      <w:r w:rsidR="00707C88" w:rsidRPr="00100268">
        <w:rPr>
          <w:color w:val="000000" w:themeColor="text1"/>
        </w:rPr>
        <w:t xml:space="preserve"> зарубежный опыт развития налогообложения;</w:t>
      </w:r>
    </w:p>
    <w:p w:rsidR="00707C88" w:rsidRPr="00100268" w:rsidRDefault="00100268" w:rsidP="00B12357">
      <w:pPr>
        <w:autoSpaceDE w:val="0"/>
        <w:autoSpaceDN w:val="0"/>
        <w:adjustRightInd w:val="0"/>
        <w:ind w:firstLine="284"/>
        <w:jc w:val="both"/>
        <w:rPr>
          <w:color w:val="000000" w:themeColor="text1"/>
        </w:rPr>
      </w:pPr>
      <w:r w:rsidRPr="00100268">
        <w:rPr>
          <w:color w:val="000000" w:themeColor="text1"/>
        </w:rPr>
        <w:t>-</w:t>
      </w:r>
      <w:r w:rsidR="00707C88" w:rsidRPr="00100268">
        <w:rPr>
          <w:color w:val="000000" w:themeColor="text1"/>
        </w:rPr>
        <w:t xml:space="preserve"> специальные налоговые режимы;</w:t>
      </w:r>
    </w:p>
    <w:p w:rsidR="00100268" w:rsidRPr="00100268" w:rsidRDefault="00100268" w:rsidP="00B12357">
      <w:pPr>
        <w:autoSpaceDE w:val="0"/>
        <w:autoSpaceDN w:val="0"/>
        <w:adjustRightInd w:val="0"/>
        <w:ind w:firstLine="284"/>
        <w:jc w:val="both"/>
        <w:rPr>
          <w:color w:val="000000" w:themeColor="text1"/>
        </w:rPr>
      </w:pPr>
      <w:r w:rsidRPr="00100268">
        <w:rPr>
          <w:color w:val="000000" w:themeColor="text1"/>
        </w:rPr>
        <w:t>-</w:t>
      </w:r>
      <w:r w:rsidR="00707C88" w:rsidRPr="00100268">
        <w:rPr>
          <w:color w:val="000000" w:themeColor="text1"/>
        </w:rPr>
        <w:t xml:space="preserve"> элементы налогообложения</w:t>
      </w:r>
      <w:r w:rsidRPr="00100268">
        <w:rPr>
          <w:color w:val="000000" w:themeColor="text1"/>
        </w:rPr>
        <w:t>;</w:t>
      </w:r>
      <w:r w:rsidR="00707C88" w:rsidRPr="00100268">
        <w:rPr>
          <w:color w:val="000000" w:themeColor="text1"/>
        </w:rPr>
        <w:t xml:space="preserve"> </w:t>
      </w:r>
    </w:p>
    <w:p w:rsidR="00100268" w:rsidRPr="00100268" w:rsidRDefault="00100268" w:rsidP="00B12357">
      <w:pPr>
        <w:autoSpaceDE w:val="0"/>
        <w:autoSpaceDN w:val="0"/>
        <w:adjustRightInd w:val="0"/>
        <w:ind w:firstLine="284"/>
        <w:jc w:val="both"/>
        <w:rPr>
          <w:color w:val="000000" w:themeColor="text1"/>
        </w:rPr>
      </w:pPr>
      <w:r w:rsidRPr="00100268">
        <w:rPr>
          <w:color w:val="000000" w:themeColor="text1"/>
        </w:rPr>
        <w:t>-</w:t>
      </w:r>
      <w:r w:rsidR="00707C88" w:rsidRPr="00100268">
        <w:rPr>
          <w:color w:val="000000" w:themeColor="text1"/>
        </w:rPr>
        <w:t xml:space="preserve"> принципы формирования статистической налоговой отчетности;</w:t>
      </w:r>
    </w:p>
    <w:p w:rsidR="00707C88" w:rsidRDefault="00100268" w:rsidP="00B12357">
      <w:pPr>
        <w:autoSpaceDE w:val="0"/>
        <w:autoSpaceDN w:val="0"/>
        <w:adjustRightInd w:val="0"/>
        <w:ind w:firstLine="284"/>
        <w:jc w:val="both"/>
      </w:pPr>
      <w:r w:rsidRPr="00100268">
        <w:rPr>
          <w:color w:val="000000" w:themeColor="text1"/>
        </w:rPr>
        <w:t>-</w:t>
      </w:r>
      <w:r w:rsidR="00707C88" w:rsidRPr="00100268">
        <w:rPr>
          <w:color w:val="000000" w:themeColor="text1"/>
        </w:rPr>
        <w:t xml:space="preserve"> порядок</w:t>
      </w:r>
      <w:r w:rsidR="00707C88">
        <w:t xml:space="preserve"> применения бюджетной классификации Российской Федерации.</w:t>
      </w:r>
    </w:p>
    <w:p w:rsidR="003E2944" w:rsidRDefault="00474D98">
      <w:pPr>
        <w:pStyle w:val="ConsPlusNormal"/>
        <w:spacing w:before="240"/>
        <w:ind w:firstLine="540"/>
        <w:jc w:val="both"/>
      </w:pPr>
      <w:r>
        <w:t xml:space="preserve">6.5. Наличие функциональных знаний: </w:t>
      </w:r>
    </w:p>
    <w:p w:rsidR="003E2944" w:rsidRPr="003E2944" w:rsidRDefault="003E2944" w:rsidP="00B12357">
      <w:pPr>
        <w:autoSpaceDE w:val="0"/>
        <w:autoSpaceDN w:val="0"/>
        <w:adjustRightInd w:val="0"/>
        <w:ind w:firstLine="284"/>
        <w:jc w:val="both"/>
        <w:rPr>
          <w:color w:val="000000" w:themeColor="text1"/>
        </w:rPr>
      </w:pPr>
      <w:r w:rsidRPr="003E2944">
        <w:rPr>
          <w:color w:val="000000" w:themeColor="text1"/>
        </w:rPr>
        <w:t>- принципы, методы, технологии и механизмы осуществления контроля (надзора);</w:t>
      </w:r>
    </w:p>
    <w:p w:rsidR="003E2944" w:rsidRPr="003E2944" w:rsidRDefault="003E2944" w:rsidP="00B12357">
      <w:pPr>
        <w:autoSpaceDE w:val="0"/>
        <w:autoSpaceDN w:val="0"/>
        <w:adjustRightInd w:val="0"/>
        <w:ind w:firstLine="284"/>
        <w:jc w:val="both"/>
        <w:rPr>
          <w:color w:val="000000" w:themeColor="text1"/>
        </w:rPr>
      </w:pPr>
      <w:r w:rsidRPr="003E2944">
        <w:rPr>
          <w:color w:val="000000" w:themeColor="text1"/>
        </w:rPr>
        <w:t>- виды, назначение и технологии организации проверочных процедур;</w:t>
      </w:r>
    </w:p>
    <w:p w:rsidR="003E2944" w:rsidRPr="003E2944" w:rsidRDefault="003E2944" w:rsidP="00B12357">
      <w:pPr>
        <w:autoSpaceDE w:val="0"/>
        <w:autoSpaceDN w:val="0"/>
        <w:adjustRightInd w:val="0"/>
        <w:ind w:firstLine="284"/>
        <w:jc w:val="both"/>
        <w:rPr>
          <w:color w:val="000000" w:themeColor="text1"/>
        </w:rPr>
      </w:pPr>
      <w:r w:rsidRPr="003E2944">
        <w:rPr>
          <w:color w:val="000000" w:themeColor="text1"/>
        </w:rPr>
        <w:t>- понятие единого реестра проверок, процедура его формирования;</w:t>
      </w:r>
    </w:p>
    <w:p w:rsidR="003E2944" w:rsidRPr="003E2944" w:rsidRDefault="003E2944" w:rsidP="00B12357">
      <w:pPr>
        <w:autoSpaceDE w:val="0"/>
        <w:autoSpaceDN w:val="0"/>
        <w:adjustRightInd w:val="0"/>
        <w:ind w:firstLine="284"/>
        <w:jc w:val="both"/>
        <w:rPr>
          <w:color w:val="000000" w:themeColor="text1"/>
        </w:rPr>
      </w:pPr>
      <w:r w:rsidRPr="003E2944">
        <w:rPr>
          <w:color w:val="000000" w:themeColor="text1"/>
        </w:rPr>
        <w:t>- институт предварительной проверки жалобы и иной информации, поступившей в контрольно-надзорный орган;</w:t>
      </w:r>
    </w:p>
    <w:p w:rsidR="003E2944" w:rsidRPr="003E2944" w:rsidRDefault="003E2944" w:rsidP="00B12357">
      <w:pPr>
        <w:autoSpaceDE w:val="0"/>
        <w:autoSpaceDN w:val="0"/>
        <w:adjustRightInd w:val="0"/>
        <w:ind w:firstLine="284"/>
        <w:jc w:val="both"/>
        <w:rPr>
          <w:color w:val="000000" w:themeColor="text1"/>
        </w:rPr>
      </w:pPr>
      <w:r w:rsidRPr="003E2944">
        <w:rPr>
          <w:color w:val="000000" w:themeColor="text1"/>
        </w:rPr>
        <w:t>- процедура организации проверки: порядок, этапы, инструменты проведения;</w:t>
      </w:r>
    </w:p>
    <w:p w:rsidR="003E2944" w:rsidRPr="003E2944" w:rsidRDefault="003E2944" w:rsidP="00B12357">
      <w:pPr>
        <w:autoSpaceDE w:val="0"/>
        <w:autoSpaceDN w:val="0"/>
        <w:adjustRightInd w:val="0"/>
        <w:ind w:firstLine="284"/>
        <w:jc w:val="both"/>
        <w:rPr>
          <w:color w:val="000000" w:themeColor="text1"/>
        </w:rPr>
      </w:pPr>
      <w:r w:rsidRPr="003E2944">
        <w:rPr>
          <w:color w:val="000000" w:themeColor="text1"/>
        </w:rPr>
        <w:t>- ограничения при проведении проверочных процедур;</w:t>
      </w:r>
    </w:p>
    <w:p w:rsidR="003E2944" w:rsidRPr="003E2944" w:rsidRDefault="003E2944" w:rsidP="00B12357">
      <w:pPr>
        <w:autoSpaceDE w:val="0"/>
        <w:autoSpaceDN w:val="0"/>
        <w:adjustRightInd w:val="0"/>
        <w:ind w:firstLine="284"/>
        <w:jc w:val="both"/>
        <w:rPr>
          <w:color w:val="000000" w:themeColor="text1"/>
        </w:rPr>
      </w:pPr>
      <w:r w:rsidRPr="003E2944">
        <w:rPr>
          <w:color w:val="000000" w:themeColor="text1"/>
        </w:rPr>
        <w:t>- меры, принимаемые по результатам проверки;</w:t>
      </w:r>
    </w:p>
    <w:p w:rsidR="003E2944" w:rsidRPr="003E2944" w:rsidRDefault="003E2944" w:rsidP="00B12357">
      <w:pPr>
        <w:autoSpaceDE w:val="0"/>
        <w:autoSpaceDN w:val="0"/>
        <w:adjustRightInd w:val="0"/>
        <w:ind w:firstLine="284"/>
        <w:jc w:val="both"/>
        <w:rPr>
          <w:color w:val="000000" w:themeColor="text1"/>
        </w:rPr>
      </w:pPr>
      <w:r w:rsidRPr="003E2944">
        <w:rPr>
          <w:color w:val="000000" w:themeColor="text1"/>
        </w:rPr>
        <w:t>- плановые (рейдовые) осмотры;</w:t>
      </w:r>
    </w:p>
    <w:p w:rsidR="003E2944" w:rsidRPr="003E2944" w:rsidRDefault="003E2944" w:rsidP="00B12357">
      <w:pPr>
        <w:autoSpaceDE w:val="0"/>
        <w:autoSpaceDN w:val="0"/>
        <w:adjustRightInd w:val="0"/>
        <w:ind w:firstLine="284"/>
        <w:jc w:val="both"/>
        <w:rPr>
          <w:color w:val="000000" w:themeColor="text1"/>
        </w:rPr>
      </w:pPr>
      <w:r w:rsidRPr="003E2944">
        <w:rPr>
          <w:color w:val="000000" w:themeColor="text1"/>
        </w:rPr>
        <w:t>- основания проведения и особенности внеплановых проверок.</w:t>
      </w:r>
    </w:p>
    <w:p w:rsidR="003E2944" w:rsidRPr="003E2944" w:rsidRDefault="00474D98" w:rsidP="00291DBC">
      <w:pPr>
        <w:pStyle w:val="ConsPlusNormal"/>
        <w:spacing w:before="240"/>
        <w:ind w:firstLine="567"/>
        <w:jc w:val="both"/>
        <w:rPr>
          <w:color w:val="000000" w:themeColor="text1"/>
        </w:rPr>
      </w:pPr>
      <w:r>
        <w:t xml:space="preserve">6.6. Наличие базовых умений: </w:t>
      </w:r>
      <w:r w:rsidR="003E2944" w:rsidRPr="003E2944">
        <w:rPr>
          <w:color w:val="000000" w:themeColor="text1"/>
        </w:rPr>
        <w:t>умение мыслить системно (стратегически);</w:t>
      </w:r>
      <w:r w:rsidR="00291DBC">
        <w:rPr>
          <w:color w:val="000000" w:themeColor="text1"/>
        </w:rPr>
        <w:t xml:space="preserve"> </w:t>
      </w:r>
      <w:r w:rsidR="003E2944" w:rsidRPr="003E2944">
        <w:rPr>
          <w:color w:val="000000" w:themeColor="text1"/>
        </w:rPr>
        <w:t>умение планировать, рационально использовать служебное время и достигать результата;</w:t>
      </w:r>
      <w:r w:rsidR="00291DBC">
        <w:rPr>
          <w:color w:val="000000" w:themeColor="text1"/>
        </w:rPr>
        <w:t xml:space="preserve"> </w:t>
      </w:r>
      <w:r w:rsidR="003E2944" w:rsidRPr="003E2944">
        <w:rPr>
          <w:color w:val="000000" w:themeColor="text1"/>
        </w:rPr>
        <w:t>коммуникативные умения.</w:t>
      </w:r>
    </w:p>
    <w:p w:rsidR="00084E41" w:rsidRDefault="00474D98">
      <w:pPr>
        <w:pStyle w:val="ConsPlusNormal"/>
        <w:spacing w:before="240"/>
        <w:ind w:firstLine="540"/>
        <w:jc w:val="both"/>
      </w:pPr>
      <w:r>
        <w:t xml:space="preserve">6.7. Наличие профессиональных умений: </w:t>
      </w:r>
    </w:p>
    <w:p w:rsidR="00100268" w:rsidRDefault="00100268" w:rsidP="00100268">
      <w:pPr>
        <w:autoSpaceDE w:val="0"/>
        <w:autoSpaceDN w:val="0"/>
        <w:adjustRightInd w:val="0"/>
        <w:ind w:firstLine="283"/>
        <w:jc w:val="both"/>
      </w:pPr>
      <w:r>
        <w:t>- расчет налоговых доходов федерального бюджета и консолидированного бюджета Российской Федерации;</w:t>
      </w:r>
    </w:p>
    <w:p w:rsidR="00100268" w:rsidRDefault="00100268" w:rsidP="00100268">
      <w:pPr>
        <w:autoSpaceDE w:val="0"/>
        <w:autoSpaceDN w:val="0"/>
        <w:adjustRightInd w:val="0"/>
        <w:ind w:firstLine="283"/>
        <w:jc w:val="both"/>
      </w:pPr>
      <w:r>
        <w:t>-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</w:p>
    <w:p w:rsidR="00100268" w:rsidRDefault="00100268" w:rsidP="00100268">
      <w:pPr>
        <w:autoSpaceDE w:val="0"/>
        <w:autoSpaceDN w:val="0"/>
        <w:adjustRightInd w:val="0"/>
        <w:ind w:firstLine="283"/>
        <w:jc w:val="both"/>
      </w:pPr>
      <w:r>
        <w:lastRenderedPageBreak/>
        <w:t>- практика применения законодательства Российской Федерации о налогах и сборах;</w:t>
      </w:r>
    </w:p>
    <w:p w:rsidR="00100268" w:rsidRDefault="00100268" w:rsidP="00100268">
      <w:pPr>
        <w:autoSpaceDE w:val="0"/>
        <w:autoSpaceDN w:val="0"/>
        <w:adjustRightInd w:val="0"/>
        <w:ind w:firstLine="283"/>
        <w:jc w:val="both"/>
      </w:pPr>
      <w:r>
        <w:t>-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</w:p>
    <w:p w:rsidR="002A41FD" w:rsidRDefault="00474D98">
      <w:pPr>
        <w:pStyle w:val="ConsPlusNormal"/>
        <w:spacing w:before="240"/>
        <w:ind w:firstLine="540"/>
        <w:jc w:val="both"/>
      </w:pPr>
      <w:r>
        <w:t xml:space="preserve">6.8. Наличие функциональных умений: </w:t>
      </w:r>
    </w:p>
    <w:p w:rsidR="003E2944" w:rsidRPr="003E2944" w:rsidRDefault="003E2944" w:rsidP="003E2944">
      <w:pPr>
        <w:autoSpaceDE w:val="0"/>
        <w:autoSpaceDN w:val="0"/>
        <w:adjustRightInd w:val="0"/>
        <w:jc w:val="both"/>
        <w:rPr>
          <w:color w:val="000000" w:themeColor="text1"/>
        </w:rPr>
      </w:pPr>
      <w:r w:rsidRPr="003E2944">
        <w:rPr>
          <w:color w:val="000000" w:themeColor="text1"/>
        </w:rPr>
        <w:t>- проведение плановых и внеплановых документарных (камеральных) проверок (обследований);</w:t>
      </w:r>
    </w:p>
    <w:p w:rsidR="003E2944" w:rsidRPr="003E2944" w:rsidRDefault="003E2944" w:rsidP="003E2944">
      <w:pPr>
        <w:autoSpaceDE w:val="0"/>
        <w:autoSpaceDN w:val="0"/>
        <w:adjustRightInd w:val="0"/>
        <w:jc w:val="both"/>
        <w:rPr>
          <w:color w:val="000000" w:themeColor="text1"/>
        </w:rPr>
      </w:pPr>
      <w:r w:rsidRPr="003E2944">
        <w:rPr>
          <w:color w:val="000000" w:themeColor="text1"/>
        </w:rPr>
        <w:t xml:space="preserve">- проведение плановых </w:t>
      </w:r>
      <w:r w:rsidR="007A5352">
        <w:rPr>
          <w:color w:val="000000" w:themeColor="text1"/>
        </w:rPr>
        <w:t>и внеплановых выездных проверок.</w:t>
      </w:r>
    </w:p>
    <w:p w:rsidR="00E97234" w:rsidRPr="007A5352" w:rsidRDefault="00E97234">
      <w:pPr>
        <w:pStyle w:val="ConsPlusNormal"/>
        <w:jc w:val="center"/>
        <w:outlineLvl w:val="1"/>
      </w:pPr>
    </w:p>
    <w:p w:rsidR="00474D98" w:rsidRDefault="00474D98">
      <w:pPr>
        <w:pStyle w:val="ConsPlusNormal"/>
        <w:jc w:val="center"/>
        <w:outlineLvl w:val="1"/>
      </w:pPr>
      <w:r>
        <w:t>III. Должностные обязанности, права и ответственность</w:t>
      </w:r>
    </w:p>
    <w:p w:rsidR="00474D98" w:rsidRDefault="00474D98">
      <w:pPr>
        <w:pStyle w:val="ConsPlusNormal"/>
        <w:jc w:val="both"/>
      </w:pPr>
    </w:p>
    <w:p w:rsidR="00474D98" w:rsidRDefault="00474D98">
      <w:pPr>
        <w:pStyle w:val="ConsPlusNormal"/>
        <w:ind w:firstLine="540"/>
        <w:jc w:val="both"/>
      </w:pPr>
      <w:r>
        <w:t xml:space="preserve">7. Основные права и </w:t>
      </w:r>
      <w:r w:rsidRPr="00387FFA">
        <w:t xml:space="preserve">обязанности </w:t>
      </w:r>
      <w:r w:rsidR="00100268" w:rsidRPr="00387FFA">
        <w:t xml:space="preserve">старшего государственного налогового </w:t>
      </w:r>
      <w:proofErr w:type="gramStart"/>
      <w:r w:rsidR="00100268" w:rsidRPr="00387FFA">
        <w:t>инспектора</w:t>
      </w:r>
      <w:r w:rsidR="00387FFA" w:rsidRPr="00387FFA">
        <w:t xml:space="preserve"> отдела налогообложения доходов физических лиц</w:t>
      </w:r>
      <w:proofErr w:type="gramEnd"/>
      <w:r w:rsidR="00387FFA" w:rsidRPr="00387FFA">
        <w:t xml:space="preserve"> и администрирования страховых взносов</w:t>
      </w:r>
      <w: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6" w:history="1">
        <w:r>
          <w:rPr>
            <w:color w:val="0000FF"/>
          </w:rPr>
          <w:t>статьями 14</w:t>
        </w:r>
      </w:hyperlink>
      <w:r>
        <w:t xml:space="preserve">, </w:t>
      </w:r>
      <w:hyperlink r:id="rId7" w:history="1">
        <w:r>
          <w:rPr>
            <w:color w:val="0000FF"/>
          </w:rPr>
          <w:t>15</w:t>
        </w:r>
      </w:hyperlink>
      <w:r>
        <w:t xml:space="preserve">, </w:t>
      </w:r>
      <w:hyperlink r:id="rId8" w:history="1">
        <w:r>
          <w:rPr>
            <w:color w:val="0000FF"/>
          </w:rPr>
          <w:t>17</w:t>
        </w:r>
      </w:hyperlink>
      <w:r>
        <w:t xml:space="preserve">, </w:t>
      </w:r>
      <w:hyperlink r:id="rId9" w:history="1">
        <w:r>
          <w:rPr>
            <w:color w:val="0000FF"/>
          </w:rPr>
          <w:t>18</w:t>
        </w:r>
      </w:hyperlink>
      <w:r>
        <w:t xml:space="preserve"> Федерального закона от 27.07.2004 N 79-ФЗ "О государственной гражданской службе Российской Федерации".</w:t>
      </w:r>
    </w:p>
    <w:p w:rsidR="00E97234" w:rsidRPr="00E97234" w:rsidRDefault="00474D98" w:rsidP="001410F3">
      <w:pPr>
        <w:pStyle w:val="ConsPlusNormal"/>
        <w:spacing w:before="240"/>
        <w:ind w:firstLine="540"/>
        <w:jc w:val="both"/>
      </w:pPr>
      <w:r>
        <w:t>8. В целях реализации з</w:t>
      </w:r>
      <w:r w:rsidR="00100268">
        <w:t xml:space="preserve">адач и функций, возложенных на </w:t>
      </w:r>
      <w:r w:rsidR="00100268" w:rsidRPr="00387FFA">
        <w:t xml:space="preserve">отдел налогообложения доходов физических лиц и администрирования страховых взносов </w:t>
      </w:r>
      <w:r w:rsidR="001410F3" w:rsidRPr="00387FFA">
        <w:t xml:space="preserve">Управления </w:t>
      </w:r>
      <w:r w:rsidR="00CA03D5" w:rsidRPr="00387FFA">
        <w:t>ФНС России</w:t>
      </w:r>
      <w:r w:rsidR="001410F3" w:rsidRPr="00387FFA">
        <w:t xml:space="preserve"> по Тамбовской области</w:t>
      </w:r>
      <w:r w:rsidRPr="00387FFA">
        <w:t xml:space="preserve">, </w:t>
      </w:r>
      <w:r w:rsidR="00100268" w:rsidRPr="00387FFA">
        <w:t>старш</w:t>
      </w:r>
      <w:r w:rsidR="001410F3" w:rsidRPr="00387FFA">
        <w:t>ий</w:t>
      </w:r>
      <w:r w:rsidR="00100268" w:rsidRPr="00387FFA">
        <w:t xml:space="preserve"> государственн</w:t>
      </w:r>
      <w:r w:rsidR="001410F3" w:rsidRPr="00387FFA">
        <w:t>ый</w:t>
      </w:r>
      <w:r w:rsidR="00100268" w:rsidRPr="00387FFA">
        <w:t xml:space="preserve"> налогов</w:t>
      </w:r>
      <w:r w:rsidR="001410F3" w:rsidRPr="00387FFA">
        <w:t>ый</w:t>
      </w:r>
      <w:r w:rsidR="00100268" w:rsidRPr="00387FFA">
        <w:t xml:space="preserve"> инспектор  </w:t>
      </w:r>
      <w:r w:rsidRPr="00387FFA">
        <w:t>обязан</w:t>
      </w:r>
      <w:r>
        <w:t xml:space="preserve">: </w:t>
      </w:r>
    </w:p>
    <w:p w:rsidR="001410F3" w:rsidRDefault="001410F3" w:rsidP="001410F3">
      <w:pPr>
        <w:pStyle w:val="ConsPlusNormal"/>
        <w:spacing w:before="240"/>
        <w:ind w:firstLine="540"/>
        <w:jc w:val="both"/>
      </w:pPr>
      <w:r>
        <w:t>- своевременно и добросовестно, на высоком профессиональном уровне исполнять должностные обязанности в соответствии  с настоящим должностным регламентом;</w:t>
      </w:r>
    </w:p>
    <w:p w:rsidR="001410F3" w:rsidRDefault="001410F3" w:rsidP="001410F3">
      <w:pPr>
        <w:pStyle w:val="ConsPlusNormal"/>
        <w:spacing w:before="240"/>
        <w:ind w:firstLine="540"/>
        <w:jc w:val="both"/>
      </w:pPr>
      <w:r>
        <w:t>-  своевременно и качественно исполнять поручения начальника отдела,  заместителя начальника отдела, данные в пределах их полномочий, установленных  законодательством Российской Федерации;</w:t>
      </w:r>
    </w:p>
    <w:p w:rsidR="001410F3" w:rsidRDefault="001410F3" w:rsidP="001410F3">
      <w:pPr>
        <w:pStyle w:val="ConsPlusNormal"/>
        <w:spacing w:before="240"/>
        <w:ind w:firstLine="540"/>
        <w:jc w:val="both"/>
      </w:pPr>
      <w:r>
        <w:t>-  при исполнении должностных обязанностей соблюдать права и законные интересы  граждан и организаций;</w:t>
      </w:r>
    </w:p>
    <w:p w:rsidR="001410F3" w:rsidRDefault="001410F3" w:rsidP="001410F3">
      <w:pPr>
        <w:pStyle w:val="ConsPlusNormal"/>
        <w:spacing w:before="240"/>
        <w:ind w:firstLine="540"/>
        <w:jc w:val="both"/>
      </w:pPr>
      <w:r>
        <w:t>-  не разглашать сведения, ставшие известными в связи 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1410F3" w:rsidRDefault="001410F3" w:rsidP="001410F3">
      <w:pPr>
        <w:pStyle w:val="ConsPlusNormal"/>
        <w:spacing w:before="240"/>
        <w:ind w:firstLine="540"/>
        <w:jc w:val="both"/>
      </w:pPr>
      <w:r>
        <w:t>-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1410F3" w:rsidRDefault="001410F3" w:rsidP="001410F3">
      <w:pPr>
        <w:pStyle w:val="ConsPlusNormal"/>
        <w:spacing w:before="240"/>
        <w:ind w:firstLine="540"/>
        <w:jc w:val="both"/>
      </w:pPr>
      <w: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1410F3" w:rsidRDefault="001410F3" w:rsidP="001410F3">
      <w:pPr>
        <w:pStyle w:val="ConsPlusNormal"/>
        <w:spacing w:before="240"/>
        <w:ind w:firstLine="540"/>
        <w:jc w:val="both"/>
      </w:pPr>
      <w:r>
        <w:t>- не совершать поступки, порочащие честь и достоинство государственного служащего;</w:t>
      </w:r>
    </w:p>
    <w:p w:rsidR="001410F3" w:rsidRDefault="001410F3" w:rsidP="001410F3">
      <w:pPr>
        <w:pStyle w:val="ConsPlusNormal"/>
        <w:spacing w:before="240"/>
        <w:ind w:firstLine="540"/>
        <w:jc w:val="both"/>
      </w:pPr>
      <w:r>
        <w:t>- не допускать конфликтных ситуаций, способных  нанести ущерб  собственной репутации или авторитету ФНС России, Управления, территориальным налоговым инспекциям;</w:t>
      </w:r>
    </w:p>
    <w:p w:rsidR="001410F3" w:rsidRDefault="001410F3" w:rsidP="001410F3">
      <w:pPr>
        <w:pStyle w:val="ConsPlusNormal"/>
        <w:spacing w:before="240"/>
        <w:ind w:firstLine="540"/>
        <w:jc w:val="both"/>
      </w:pPr>
      <w:r>
        <w:t>- поддерживать уровень квалификации, необходимый для надлежащего выполнения  данных обязанностей;</w:t>
      </w:r>
    </w:p>
    <w:p w:rsidR="001410F3" w:rsidRDefault="001410F3" w:rsidP="001410F3">
      <w:pPr>
        <w:pStyle w:val="ConsPlusNormal"/>
        <w:spacing w:before="240"/>
        <w:ind w:firstLine="540"/>
        <w:jc w:val="both"/>
      </w:pPr>
      <w:r>
        <w:lastRenderedPageBreak/>
        <w:t>- проявлять корректность в обращении с гражданами и работниками ФНС России, Управления, налоговых инспекций области;</w:t>
      </w:r>
    </w:p>
    <w:p w:rsidR="001410F3" w:rsidRDefault="001410F3" w:rsidP="001410F3">
      <w:pPr>
        <w:pStyle w:val="ConsPlusNormal"/>
        <w:spacing w:before="240"/>
        <w:ind w:firstLine="540"/>
        <w:jc w:val="both"/>
      </w:pPr>
      <w:r>
        <w:t>- своевременно и качественно исполнять поручения руководителя и заместителя руководителя Управления, начальника отдела, данные в пределах их полномочий, установленных  законодательством Российской Федерации;</w:t>
      </w:r>
    </w:p>
    <w:p w:rsidR="001410F3" w:rsidRDefault="001410F3" w:rsidP="001410F3">
      <w:pPr>
        <w:pStyle w:val="ConsPlusNormal"/>
        <w:spacing w:before="240"/>
        <w:ind w:firstLine="540"/>
        <w:jc w:val="both"/>
      </w:pPr>
      <w:r>
        <w:t xml:space="preserve">- рассматривать заявления, предложения, жалобы граждан в пределах своей компетенции; </w:t>
      </w:r>
    </w:p>
    <w:p w:rsidR="001410F3" w:rsidRDefault="001410F3" w:rsidP="001410F3">
      <w:pPr>
        <w:pStyle w:val="ConsPlusNormal"/>
        <w:spacing w:before="240"/>
        <w:ind w:firstLine="540"/>
        <w:jc w:val="both"/>
      </w:pPr>
      <w:r>
        <w:t>- соблюдать правила и нормы охраны труда и техники безопасности;</w:t>
      </w:r>
    </w:p>
    <w:p w:rsidR="001410F3" w:rsidRDefault="001410F3" w:rsidP="001410F3">
      <w:pPr>
        <w:pStyle w:val="ConsPlusNormal"/>
        <w:spacing w:before="240"/>
        <w:ind w:firstLine="540"/>
        <w:jc w:val="both"/>
      </w:pPr>
      <w: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1410F3" w:rsidRDefault="001410F3" w:rsidP="001410F3">
      <w:pPr>
        <w:pStyle w:val="ConsPlusNormal"/>
        <w:spacing w:before="240"/>
        <w:ind w:firstLine="540"/>
        <w:jc w:val="both"/>
      </w:pPr>
      <w:r>
        <w:t xml:space="preserve">-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1410F3" w:rsidRDefault="001410F3" w:rsidP="001410F3">
      <w:pPr>
        <w:pStyle w:val="ConsPlusNormal"/>
        <w:spacing w:before="240"/>
        <w:ind w:firstLine="540"/>
        <w:jc w:val="both"/>
      </w:pPr>
      <w:r>
        <w:t>- осуществлять координацию работы налоговых органов Тамбовской области по администрированию налога на доходы физических лиц, страховых взносов;</w:t>
      </w:r>
    </w:p>
    <w:p w:rsidR="001410F3" w:rsidRDefault="001410F3" w:rsidP="001410F3">
      <w:pPr>
        <w:pStyle w:val="ConsPlusNormal"/>
        <w:spacing w:before="240"/>
        <w:ind w:firstLine="540"/>
        <w:jc w:val="both"/>
      </w:pPr>
      <w:r>
        <w:t>- информировать налогоплательщиков (в том числе в письменной форме)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в пределах своей компетенции;</w:t>
      </w:r>
    </w:p>
    <w:p w:rsidR="001410F3" w:rsidRDefault="001410F3" w:rsidP="001410F3">
      <w:pPr>
        <w:pStyle w:val="ConsPlusNormal"/>
        <w:spacing w:before="240"/>
        <w:ind w:firstLine="540"/>
        <w:jc w:val="both"/>
      </w:pPr>
      <w:r>
        <w:t>- принимать участие в подготовке ответов на письменные обращения налогоплательщиков;</w:t>
      </w:r>
    </w:p>
    <w:p w:rsidR="001410F3" w:rsidRDefault="001410F3" w:rsidP="001410F3">
      <w:pPr>
        <w:pStyle w:val="ConsPlusNormal"/>
        <w:spacing w:before="240"/>
        <w:ind w:firstLine="540"/>
        <w:jc w:val="both"/>
      </w:pPr>
      <w:r>
        <w:t>- консультировать работников налоговых органов области, налогоплательщиков по курируемым вопросам в пределах возложенных обязанностей, а также проводить другие мероприятия, направленные на изучение налогового законодательства и обеспечение его правильного применения;</w:t>
      </w:r>
    </w:p>
    <w:p w:rsidR="001410F3" w:rsidRDefault="001410F3" w:rsidP="001410F3">
      <w:pPr>
        <w:pStyle w:val="ConsPlusNormal"/>
        <w:spacing w:before="240"/>
        <w:ind w:firstLine="540"/>
        <w:jc w:val="both"/>
      </w:pPr>
      <w:r>
        <w:t>- принимать участие в совещаниях-семинарах с работниками налоговых органов области, оказывать им практическую помощь;</w:t>
      </w:r>
    </w:p>
    <w:p w:rsidR="001410F3" w:rsidRDefault="001410F3" w:rsidP="001410F3">
      <w:pPr>
        <w:pStyle w:val="ConsPlusNormal"/>
        <w:spacing w:before="240"/>
        <w:ind w:firstLine="540"/>
        <w:jc w:val="both"/>
      </w:pPr>
      <w:r>
        <w:t>- принимать участие в организации работы по проведению заседаний комиссий по легализации налоговой базы в части, касающейся администрирования налога на доходы физических лиц и страховых взносов;</w:t>
      </w:r>
    </w:p>
    <w:p w:rsidR="001410F3" w:rsidRDefault="001410F3" w:rsidP="001410F3">
      <w:pPr>
        <w:pStyle w:val="ConsPlusNormal"/>
        <w:spacing w:before="240"/>
        <w:ind w:firstLine="540"/>
        <w:jc w:val="both"/>
      </w:pPr>
      <w:r>
        <w:t>- участвовать в работе по контролю за деятельностью налоговых органов Тамбовской области, в том числе проводить аудиторские проверки внутреннего аудита;</w:t>
      </w:r>
    </w:p>
    <w:p w:rsidR="001410F3" w:rsidRDefault="001410F3" w:rsidP="001410F3">
      <w:pPr>
        <w:pStyle w:val="ConsPlusNormal"/>
        <w:spacing w:before="240"/>
        <w:ind w:firstLine="540"/>
        <w:jc w:val="both"/>
      </w:pPr>
      <w:r>
        <w:t>- принимать участие в подготовке заключений по жалобам налогоплательщиков на акты  подведомственных налоговых органов, действия или бездействия  их должностных лиц, связанных с исчислением курируемых налогов;</w:t>
      </w:r>
    </w:p>
    <w:p w:rsidR="001410F3" w:rsidRDefault="001410F3" w:rsidP="001410F3">
      <w:pPr>
        <w:pStyle w:val="ConsPlusNormal"/>
        <w:spacing w:before="240"/>
        <w:ind w:firstLine="540"/>
        <w:jc w:val="both"/>
      </w:pPr>
      <w:r>
        <w:t>- проводить мониторинг  налоговой базы и структуры начислений по курируемым налогам;</w:t>
      </w:r>
    </w:p>
    <w:p w:rsidR="001410F3" w:rsidRDefault="001410F3" w:rsidP="001410F3">
      <w:pPr>
        <w:pStyle w:val="ConsPlusNormal"/>
        <w:spacing w:before="240"/>
        <w:ind w:firstLine="540"/>
        <w:jc w:val="both"/>
      </w:pPr>
      <w:r>
        <w:t xml:space="preserve">- формировать и проводить анализ отчета формы № 8-СВ «Отчет о базе для исчисления страховых взносов и структуре начислений по страховым взносам»; </w:t>
      </w:r>
    </w:p>
    <w:p w:rsidR="001410F3" w:rsidRDefault="001410F3" w:rsidP="001410F3">
      <w:pPr>
        <w:pStyle w:val="ConsPlusNormal"/>
        <w:spacing w:before="240"/>
        <w:ind w:firstLine="540"/>
        <w:jc w:val="both"/>
      </w:pPr>
      <w:r>
        <w:lastRenderedPageBreak/>
        <w:t>- работать с услугой удаленного доступа к федеральным информационным ресурсам,  а также с услугой удаленного доступа к местным информационным ресурсам;</w:t>
      </w:r>
    </w:p>
    <w:p w:rsidR="001410F3" w:rsidRDefault="001410F3" w:rsidP="001410F3">
      <w:pPr>
        <w:pStyle w:val="ConsPlusNormal"/>
        <w:spacing w:before="240"/>
        <w:ind w:firstLine="540"/>
        <w:jc w:val="both"/>
      </w:pPr>
      <w:r>
        <w:t>- осуществлять контроль за полнотой формирования информационных ресурсов:</w:t>
      </w:r>
    </w:p>
    <w:p w:rsidR="001410F3" w:rsidRDefault="001410F3" w:rsidP="001410F3">
      <w:pPr>
        <w:pStyle w:val="ConsPlusNormal"/>
        <w:spacing w:before="240"/>
        <w:ind w:firstLine="540"/>
        <w:jc w:val="both"/>
      </w:pPr>
      <w:r>
        <w:t xml:space="preserve"> «Журнал учета сведений по администрированию страховых взносов»;</w:t>
      </w:r>
    </w:p>
    <w:p w:rsidR="001410F3" w:rsidRDefault="001410F3" w:rsidP="001410F3">
      <w:pPr>
        <w:pStyle w:val="ConsPlusNormal"/>
        <w:spacing w:before="240"/>
        <w:ind w:firstLine="540"/>
        <w:jc w:val="both"/>
      </w:pPr>
      <w:r>
        <w:t>«Персонифицированный учет»;</w:t>
      </w:r>
    </w:p>
    <w:p w:rsidR="001410F3" w:rsidRDefault="001410F3" w:rsidP="001410F3">
      <w:pPr>
        <w:pStyle w:val="ConsPlusNormal"/>
        <w:spacing w:before="240"/>
        <w:ind w:firstLine="540"/>
        <w:jc w:val="both"/>
      </w:pPr>
      <w:r>
        <w:t>- осуществлять взаимодействие с территориальными отделениями Пенсионного фонда Российской Федерации, Фонда социального страхования Российской Федерации и Федерального фонда обязательного медицинского страхования в соответствии с Соглашением об информационном взаимодействии Федеральной налоговой службы  и  Пенсионного фонда Российской Федерации от 30.11.2016  № ММВ-23-11/26@/               АД-09-31/</w:t>
      </w:r>
      <w:proofErr w:type="spellStart"/>
      <w:r>
        <w:t>сог</w:t>
      </w:r>
      <w:proofErr w:type="spellEnd"/>
      <w:r>
        <w:t>/79, Соглашением об информационном обмене Федеральной налоговой службы и Фонда социального страхования Российской Федерации от 30.11.2016                    № ММВ-23-11/27@/02-11-13/06-5262П, Соглашением об информационном взаимодействии Федеральной налоговой службы и Федерального фонда обязательного медицинского страхования от 30.11.2016  № ММВ-23-11/28@/11-91-2016;</w:t>
      </w:r>
    </w:p>
    <w:p w:rsidR="001410F3" w:rsidRDefault="001410F3" w:rsidP="001410F3">
      <w:pPr>
        <w:pStyle w:val="ConsPlusNormal"/>
        <w:spacing w:before="240"/>
        <w:ind w:firstLine="540"/>
        <w:jc w:val="both"/>
      </w:pPr>
      <w:r>
        <w:t xml:space="preserve"> - выполнять другие поручения начальника отдела;</w:t>
      </w:r>
    </w:p>
    <w:p w:rsidR="001410F3" w:rsidRDefault="001410F3" w:rsidP="001410F3">
      <w:pPr>
        <w:pStyle w:val="ConsPlusNormal"/>
        <w:spacing w:before="240"/>
        <w:ind w:firstLine="540"/>
        <w:jc w:val="both"/>
      </w:pPr>
      <w:r>
        <w:t xml:space="preserve"> -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A11909" w:rsidRPr="00387FFA" w:rsidRDefault="00474D98">
      <w:pPr>
        <w:pStyle w:val="ConsPlusNormal"/>
        <w:spacing w:before="240"/>
        <w:ind w:firstLine="540"/>
        <w:jc w:val="both"/>
      </w:pPr>
      <w:r>
        <w:t xml:space="preserve">9. В целях исполнения возложенных должностных </w:t>
      </w:r>
      <w:r w:rsidRPr="00387FFA">
        <w:t xml:space="preserve">обязанностей </w:t>
      </w:r>
      <w:r w:rsidR="001410F3" w:rsidRPr="00387FFA">
        <w:t>старший государственный налоговый инспектор</w:t>
      </w:r>
      <w:r w:rsidRPr="00387FFA">
        <w:t xml:space="preserve"> имеет право: </w:t>
      </w:r>
    </w:p>
    <w:p w:rsidR="00A11909" w:rsidRDefault="00A11909" w:rsidP="00A11909">
      <w:pPr>
        <w:pStyle w:val="ConsPlusNormal"/>
        <w:spacing w:before="240"/>
        <w:ind w:firstLine="540"/>
        <w:jc w:val="both"/>
      </w:pPr>
      <w: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A11909" w:rsidRDefault="00A11909" w:rsidP="00A11909">
      <w:pPr>
        <w:pStyle w:val="ConsPlusNormal"/>
        <w:spacing w:before="240"/>
        <w:ind w:firstLine="540"/>
        <w:jc w:val="both"/>
      </w:pPr>
      <w:r>
        <w:t xml:space="preserve"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</w:t>
      </w:r>
    </w:p>
    <w:p w:rsidR="00A11909" w:rsidRDefault="00A11909" w:rsidP="00A11909">
      <w:pPr>
        <w:pStyle w:val="ConsPlusNormal"/>
        <w:spacing w:before="240"/>
        <w:ind w:firstLine="540"/>
        <w:jc w:val="both"/>
      </w:pPr>
      <w:r>
        <w:t>-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11909" w:rsidRDefault="00A11909" w:rsidP="00A11909">
      <w:pPr>
        <w:pStyle w:val="ConsPlusNormal"/>
        <w:spacing w:before="240"/>
        <w:ind w:firstLine="540"/>
        <w:jc w:val="both"/>
      </w:pPr>
      <w:r>
        <w:t>-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A11909" w:rsidRDefault="00A11909" w:rsidP="00A11909">
      <w:pPr>
        <w:pStyle w:val="ConsPlusNormal"/>
        <w:spacing w:before="240"/>
        <w:ind w:firstLine="540"/>
        <w:jc w:val="both"/>
      </w:pPr>
      <w:r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A11909" w:rsidRDefault="00A11909" w:rsidP="00A11909">
      <w:pPr>
        <w:pStyle w:val="ConsPlusNormal"/>
        <w:spacing w:before="240"/>
        <w:ind w:firstLine="540"/>
        <w:jc w:val="both"/>
      </w:pPr>
      <w: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A11909" w:rsidRDefault="00A11909" w:rsidP="00A11909">
      <w:pPr>
        <w:pStyle w:val="ConsPlusNormal"/>
        <w:spacing w:before="240"/>
        <w:ind w:firstLine="540"/>
        <w:jc w:val="both"/>
      </w:pPr>
      <w: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A11909" w:rsidRDefault="00A11909" w:rsidP="00A11909">
      <w:pPr>
        <w:pStyle w:val="ConsPlusNormal"/>
        <w:spacing w:before="240"/>
        <w:ind w:firstLine="540"/>
        <w:jc w:val="both"/>
      </w:pPr>
      <w:r>
        <w:lastRenderedPageBreak/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A11909" w:rsidRDefault="00A11909" w:rsidP="00A11909">
      <w:pPr>
        <w:pStyle w:val="ConsPlusNormal"/>
        <w:spacing w:before="240"/>
        <w:ind w:firstLine="540"/>
        <w:jc w:val="both"/>
      </w:pPr>
      <w:r>
        <w:t>- защиту сведений о гражданском служащем;</w:t>
      </w:r>
    </w:p>
    <w:p w:rsidR="00A11909" w:rsidRDefault="00A11909" w:rsidP="00A11909">
      <w:pPr>
        <w:pStyle w:val="ConsPlusNormal"/>
        <w:spacing w:before="240"/>
        <w:ind w:firstLine="540"/>
        <w:jc w:val="both"/>
      </w:pPr>
      <w:r>
        <w:t>- должностной рост на конкурсной основе;</w:t>
      </w:r>
    </w:p>
    <w:p w:rsidR="00A11909" w:rsidRDefault="00A11909" w:rsidP="00A11909">
      <w:pPr>
        <w:pStyle w:val="ConsPlusNormal"/>
        <w:spacing w:before="240"/>
        <w:ind w:firstLine="540"/>
        <w:jc w:val="both"/>
      </w:pPr>
      <w:r>
        <w:t>-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A11909" w:rsidRDefault="00A11909" w:rsidP="00A11909">
      <w:pPr>
        <w:pStyle w:val="ConsPlusNormal"/>
        <w:spacing w:before="240"/>
        <w:ind w:firstLine="540"/>
        <w:jc w:val="both"/>
      </w:pPr>
      <w:r>
        <w:t>- членство в профессиональном союзе;</w:t>
      </w:r>
    </w:p>
    <w:p w:rsidR="00A11909" w:rsidRDefault="00A11909" w:rsidP="00A11909">
      <w:pPr>
        <w:pStyle w:val="ConsPlusNormal"/>
        <w:spacing w:before="240"/>
        <w:ind w:firstLine="540"/>
        <w:jc w:val="both"/>
      </w:pPr>
      <w:r>
        <w:t>-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A11909" w:rsidRDefault="00A11909" w:rsidP="00A11909">
      <w:pPr>
        <w:pStyle w:val="ConsPlusNormal"/>
        <w:spacing w:before="240"/>
        <w:ind w:firstLine="540"/>
        <w:jc w:val="both"/>
      </w:pPr>
      <w:r>
        <w:t>- проведение по его заявлению служебной проверки;</w:t>
      </w:r>
    </w:p>
    <w:p w:rsidR="00A11909" w:rsidRDefault="00A11909" w:rsidP="00A11909">
      <w:pPr>
        <w:pStyle w:val="ConsPlusNormal"/>
        <w:spacing w:before="240"/>
        <w:ind w:firstLine="540"/>
        <w:jc w:val="both"/>
      </w:pPr>
      <w:r>
        <w:t>- защиту своих прав и законных интересов на гражданской службе, включая обжалование в суд их нарушения;</w:t>
      </w:r>
    </w:p>
    <w:p w:rsidR="00A11909" w:rsidRDefault="00A11909" w:rsidP="00A11909">
      <w:pPr>
        <w:pStyle w:val="ConsPlusNormal"/>
        <w:spacing w:before="240"/>
        <w:ind w:firstLine="540"/>
        <w:jc w:val="both"/>
      </w:pPr>
      <w:r>
        <w:t>-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A11909" w:rsidRDefault="00A11909" w:rsidP="00A11909">
      <w:pPr>
        <w:pStyle w:val="ConsPlusNormal"/>
        <w:spacing w:before="240"/>
        <w:ind w:firstLine="540"/>
        <w:jc w:val="both"/>
      </w:pPr>
      <w:r>
        <w:t>- государственную защиту своих жизни и здоровья, жизни и здоровья членов своей семьи, а также принадлежащего ему имущества;</w:t>
      </w:r>
    </w:p>
    <w:p w:rsidR="008D10BB" w:rsidRDefault="00A11909" w:rsidP="00A11909">
      <w:pPr>
        <w:pStyle w:val="ConsPlusNormal"/>
        <w:spacing w:before="240"/>
        <w:ind w:firstLine="540"/>
        <w:jc w:val="both"/>
      </w:pPr>
      <w:r>
        <w:t xml:space="preserve">- государственное пенсионное обеспечение в соответствии с федеральным законом. </w:t>
      </w:r>
    </w:p>
    <w:p w:rsidR="00474D98" w:rsidRPr="006E71AB" w:rsidRDefault="00474D98">
      <w:pPr>
        <w:pStyle w:val="ConsPlusNormal"/>
        <w:spacing w:before="240"/>
        <w:ind w:firstLine="540"/>
        <w:jc w:val="both"/>
        <w:rPr>
          <w:color w:val="000000" w:themeColor="text1"/>
        </w:rPr>
      </w:pPr>
      <w:r>
        <w:t xml:space="preserve">10. </w:t>
      </w:r>
      <w:proofErr w:type="gramStart"/>
      <w:r w:rsidR="00A11909" w:rsidRPr="00387FFA">
        <w:t>Старший государственный налоговый инспектор</w:t>
      </w:r>
      <w:r w:rsidR="00E97234">
        <w:t xml:space="preserve"> </w:t>
      </w:r>
      <w: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0" w:history="1">
        <w:r>
          <w:rPr>
            <w:color w:val="0000FF"/>
          </w:rPr>
          <w:t>Положением</w:t>
        </w:r>
      </w:hyperlink>
      <w: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</w:t>
      </w:r>
      <w:r w:rsidRPr="006E71AB">
        <w:rPr>
          <w:color w:val="000000" w:themeColor="text1"/>
        </w:rPr>
        <w:t>законодательства Российской Федерации, 2004, N 40, ст. 3961;</w:t>
      </w:r>
      <w:proofErr w:type="gramEnd"/>
      <w:r w:rsidRPr="006E71AB">
        <w:rPr>
          <w:color w:val="000000" w:themeColor="text1"/>
        </w:rPr>
        <w:t xml:space="preserve"> 2017, N 15 (ч. 1), ст. 2194), приказами (распоряжениями) ФНС России, </w:t>
      </w:r>
      <w:r w:rsidR="00387FFA" w:rsidRPr="00467288">
        <w:t xml:space="preserve">положением об Управлении ФНС России по Тамбовской области, утвержденным руководителем ФНС России «14» мая 2015 г., положением об отделе </w:t>
      </w:r>
      <w:r w:rsidR="00387FFA">
        <w:t>налогообложения доходов физических лиц и администрирования страховых взносов</w:t>
      </w:r>
      <w:r w:rsidR="00387FFA" w:rsidRPr="00467288">
        <w:t>, приказами управления, поручениями руководства управления</w:t>
      </w:r>
      <w:r w:rsidR="00387FFA">
        <w:t>.</w:t>
      </w:r>
      <w:r w:rsidR="00FC446A">
        <w:t xml:space="preserve"> </w:t>
      </w:r>
    </w:p>
    <w:p w:rsidR="00474D98" w:rsidRDefault="00474D98">
      <w:pPr>
        <w:pStyle w:val="ConsPlusNormal"/>
        <w:spacing w:before="240"/>
        <w:ind w:firstLine="540"/>
        <w:jc w:val="both"/>
      </w:pPr>
      <w:r>
        <w:t xml:space="preserve">11. </w:t>
      </w:r>
      <w:r w:rsidR="008D10BB" w:rsidRPr="00FC446A">
        <w:t>Старший государственный налоговый инспектор</w:t>
      </w:r>
      <w: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74D98" w:rsidRDefault="00474D98">
      <w:pPr>
        <w:pStyle w:val="ConsPlusNormal"/>
        <w:jc w:val="both"/>
      </w:pPr>
    </w:p>
    <w:p w:rsidR="00474D98" w:rsidRDefault="00474D98">
      <w:pPr>
        <w:pStyle w:val="ConsPlusNormal"/>
        <w:jc w:val="center"/>
        <w:outlineLvl w:val="1"/>
      </w:pPr>
      <w:r>
        <w:t xml:space="preserve">IV. Перечень вопросов, по </w:t>
      </w:r>
      <w:r w:rsidRPr="00FC446A">
        <w:t xml:space="preserve">которым </w:t>
      </w:r>
      <w:r w:rsidR="008D10BB" w:rsidRPr="00FC446A">
        <w:t>старший государственный налоговый инспектор</w:t>
      </w:r>
    </w:p>
    <w:p w:rsidR="00474D98" w:rsidRDefault="00474D98">
      <w:pPr>
        <w:pStyle w:val="ConsPlusNormal"/>
        <w:jc w:val="center"/>
      </w:pPr>
      <w:r>
        <w:t>вправе или обязан самостоятельно принимать управленческие</w:t>
      </w:r>
    </w:p>
    <w:p w:rsidR="00474D98" w:rsidRDefault="00474D98">
      <w:pPr>
        <w:pStyle w:val="ConsPlusNormal"/>
        <w:jc w:val="center"/>
      </w:pPr>
      <w:r>
        <w:t>и иные решения</w:t>
      </w:r>
    </w:p>
    <w:p w:rsidR="00474D98" w:rsidRDefault="00474D98">
      <w:pPr>
        <w:pStyle w:val="ConsPlusNormal"/>
        <w:jc w:val="both"/>
      </w:pPr>
    </w:p>
    <w:p w:rsidR="008D10BB" w:rsidRDefault="00474D98">
      <w:pPr>
        <w:pStyle w:val="ConsPlusNormal"/>
        <w:ind w:firstLine="540"/>
        <w:jc w:val="both"/>
      </w:pPr>
      <w:r>
        <w:t xml:space="preserve">12. При исполнении служебных обязанностей </w:t>
      </w:r>
      <w:r w:rsidR="008D10BB" w:rsidRPr="00FC446A">
        <w:t>старший государственный налоговый инспектор</w:t>
      </w:r>
      <w:r w:rsidRPr="00FC446A">
        <w:t xml:space="preserve"> </w:t>
      </w:r>
      <w:r>
        <w:t xml:space="preserve">вправе самостоятельно принимать решения по вопросам: </w:t>
      </w:r>
    </w:p>
    <w:p w:rsidR="008D10BB" w:rsidRDefault="008D10BB" w:rsidP="008D10BB">
      <w:pPr>
        <w:pStyle w:val="ConsPlusNormal"/>
        <w:ind w:firstLine="540"/>
        <w:jc w:val="both"/>
      </w:pPr>
      <w:r>
        <w:t xml:space="preserve">- организации работы при  реализации возложенных на него задач; </w:t>
      </w:r>
    </w:p>
    <w:p w:rsidR="008D10BB" w:rsidRDefault="008D10BB" w:rsidP="008D10BB">
      <w:pPr>
        <w:pStyle w:val="ConsPlusNormal"/>
        <w:ind w:firstLine="540"/>
        <w:jc w:val="both"/>
      </w:pPr>
      <w:r>
        <w:lastRenderedPageBreak/>
        <w:t xml:space="preserve">- оценки правильности применения мер ответственности, предусмотренных законодательством Российской Федерации, за нарушение налогового законодательства Российской Федерации; </w:t>
      </w:r>
    </w:p>
    <w:p w:rsidR="008D10BB" w:rsidRDefault="008D10BB" w:rsidP="008D10BB">
      <w:pPr>
        <w:pStyle w:val="ConsPlusNormal"/>
        <w:ind w:firstLine="540"/>
        <w:jc w:val="both"/>
      </w:pPr>
      <w:r>
        <w:t>- выполнения поручений ФНС России, Управления,  реализации иных полномочий, установленных законодательством Российской Федерации;</w:t>
      </w:r>
    </w:p>
    <w:p w:rsidR="006C0DCE" w:rsidRDefault="008D10BB" w:rsidP="006C0DCE">
      <w:pPr>
        <w:pStyle w:val="ConsPlusNormal"/>
        <w:ind w:firstLine="540"/>
        <w:jc w:val="both"/>
      </w:pPr>
      <w:r>
        <w:t xml:space="preserve">- принятия участия в рассмотрении протоколов, актов, служебных записок, методических писем, отчетов, планов и т.д. </w:t>
      </w:r>
    </w:p>
    <w:p w:rsidR="006C0DCE" w:rsidRDefault="006C0DCE" w:rsidP="006C0DCE">
      <w:pPr>
        <w:pStyle w:val="ConsPlusNormal"/>
        <w:ind w:firstLine="540"/>
        <w:jc w:val="both"/>
      </w:pPr>
    </w:p>
    <w:p w:rsidR="006C0DCE" w:rsidRDefault="00474D98" w:rsidP="006C0DCE">
      <w:pPr>
        <w:pStyle w:val="ConsPlusNormal"/>
        <w:ind w:firstLine="540"/>
        <w:jc w:val="both"/>
      </w:pPr>
      <w:r>
        <w:t xml:space="preserve">13. При исполнении служебных </w:t>
      </w:r>
      <w:r w:rsidRPr="00FC446A">
        <w:t xml:space="preserve">обязанностей </w:t>
      </w:r>
      <w:r w:rsidR="008D10BB" w:rsidRPr="00FC446A">
        <w:t>старший государственный налоговый инспектор</w:t>
      </w:r>
      <w:r w:rsidRPr="00FC446A">
        <w:t xml:space="preserve"> обязан самостоятельно принимать решен</w:t>
      </w:r>
      <w:r>
        <w:t>ия по вопросам:</w:t>
      </w:r>
    </w:p>
    <w:p w:rsidR="006C0DCE" w:rsidRDefault="006C0DCE" w:rsidP="006C0DCE">
      <w:pPr>
        <w:pStyle w:val="ConsPlusNormal"/>
        <w:ind w:firstLine="540"/>
        <w:jc w:val="both"/>
      </w:pPr>
      <w:r>
        <w:t xml:space="preserve">-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6C0DCE" w:rsidRDefault="006C0DCE" w:rsidP="006C0DCE">
      <w:pPr>
        <w:pStyle w:val="ConsPlusNormal"/>
        <w:ind w:firstLine="540"/>
        <w:jc w:val="both"/>
      </w:pPr>
      <w:r>
        <w:t>- иным вопросам, предусмотренным положением об отделе, иными нормативными актами.</w:t>
      </w:r>
    </w:p>
    <w:p w:rsidR="006C0DCE" w:rsidRDefault="006C0DCE" w:rsidP="006C0DCE">
      <w:pPr>
        <w:pStyle w:val="ConsPlusNormal"/>
        <w:ind w:firstLine="540"/>
        <w:jc w:val="both"/>
      </w:pPr>
    </w:p>
    <w:p w:rsidR="00474D98" w:rsidRDefault="00474D98">
      <w:pPr>
        <w:pStyle w:val="ConsPlusNormal"/>
        <w:jc w:val="center"/>
        <w:outlineLvl w:val="1"/>
      </w:pPr>
      <w:r>
        <w:t xml:space="preserve">V. Перечень вопросов, по которым </w:t>
      </w:r>
      <w:r w:rsidR="006C0DCE" w:rsidRPr="00FC446A">
        <w:t>старший государственный налоговый инспектор</w:t>
      </w:r>
    </w:p>
    <w:p w:rsidR="00474D98" w:rsidRDefault="00474D98">
      <w:pPr>
        <w:pStyle w:val="ConsPlusNormal"/>
        <w:jc w:val="center"/>
      </w:pPr>
      <w:r>
        <w:t xml:space="preserve">вправе или </w:t>
      </w:r>
      <w:proofErr w:type="gramStart"/>
      <w:r>
        <w:t>обязан</w:t>
      </w:r>
      <w:proofErr w:type="gramEnd"/>
      <w:r>
        <w:t xml:space="preserve"> участвовать при подготовке проектов</w:t>
      </w:r>
    </w:p>
    <w:p w:rsidR="00474D98" w:rsidRDefault="00474D98">
      <w:pPr>
        <w:pStyle w:val="ConsPlusNormal"/>
        <w:jc w:val="center"/>
      </w:pPr>
      <w:r>
        <w:t>нормативных правовых актов и (или) проектов</w:t>
      </w:r>
    </w:p>
    <w:p w:rsidR="00474D98" w:rsidRDefault="00474D98">
      <w:pPr>
        <w:pStyle w:val="ConsPlusNormal"/>
        <w:jc w:val="center"/>
      </w:pPr>
      <w:r>
        <w:t>управленческих и иных решений</w:t>
      </w:r>
    </w:p>
    <w:p w:rsidR="00474D98" w:rsidRDefault="00474D98">
      <w:pPr>
        <w:pStyle w:val="ConsPlusNormal"/>
        <w:jc w:val="both"/>
      </w:pPr>
    </w:p>
    <w:p w:rsidR="006C0DCE" w:rsidRDefault="00474D98">
      <w:pPr>
        <w:pStyle w:val="ConsPlusNormal"/>
        <w:ind w:firstLine="540"/>
        <w:jc w:val="both"/>
      </w:pPr>
      <w:r>
        <w:t xml:space="preserve">14. </w:t>
      </w:r>
      <w:r w:rsidR="006C0DCE" w:rsidRPr="00FC446A">
        <w:t>Старший государственный налоговый инспектор</w:t>
      </w:r>
      <w:r>
        <w:t xml:space="preserve"> в соответствии со своей компетенцией вправе участвовать в подготовке (обсуждении) следующих проектов:</w:t>
      </w:r>
    </w:p>
    <w:p w:rsidR="006C0DCE" w:rsidRDefault="006C0DCE" w:rsidP="006C0DCE">
      <w:pPr>
        <w:pStyle w:val="ConsPlusNormal"/>
        <w:ind w:firstLine="540"/>
        <w:jc w:val="both"/>
      </w:pPr>
      <w:r>
        <w:t>- документов о координации работы налоговых органов Тамбовской области  по вопросам, относящимся к его компетенции;</w:t>
      </w:r>
    </w:p>
    <w:p w:rsidR="006C0DCE" w:rsidRDefault="006C0DCE" w:rsidP="006C0DCE">
      <w:pPr>
        <w:pStyle w:val="ConsPlusNormal"/>
        <w:ind w:firstLine="540"/>
        <w:jc w:val="both"/>
      </w:pPr>
      <w:r>
        <w:t>- документов о едином методологическом подходе к вопросам исчисления, полноты и своевременности внесения в соответствующие бюджеты налогов и сборов, администрирование которых определено  настоящим должностным регламентом;</w:t>
      </w:r>
    </w:p>
    <w:p w:rsidR="006C0DCE" w:rsidRDefault="006C0DCE" w:rsidP="006C0DCE">
      <w:pPr>
        <w:pStyle w:val="ConsPlusNormal"/>
        <w:ind w:firstLine="540"/>
        <w:jc w:val="both"/>
      </w:pPr>
      <w:r>
        <w:t>-  других документов по вопросам деятельности отдела.</w:t>
      </w:r>
    </w:p>
    <w:p w:rsidR="006C0DCE" w:rsidRDefault="006C0DCE" w:rsidP="006C0DCE">
      <w:pPr>
        <w:pStyle w:val="ConsPlusNormal"/>
        <w:ind w:firstLine="540"/>
        <w:jc w:val="both"/>
      </w:pPr>
    </w:p>
    <w:p w:rsidR="006C0DCE" w:rsidRDefault="00474D98" w:rsidP="00E97234">
      <w:pPr>
        <w:pStyle w:val="ConsPlusNormal"/>
        <w:ind w:firstLine="540"/>
        <w:jc w:val="both"/>
      </w:pPr>
      <w:r>
        <w:t xml:space="preserve"> 15. </w:t>
      </w:r>
      <w:r w:rsidR="006C0DCE" w:rsidRPr="00FC446A">
        <w:t>Старший государственный налоговый инспектор</w:t>
      </w:r>
      <w:r>
        <w:t xml:space="preserve">  в соответствии со своей компетенцией обязан участвовать в подготовке (обсуждении) следующих проектов: </w:t>
      </w:r>
    </w:p>
    <w:p w:rsidR="006C0DCE" w:rsidRDefault="006C0DCE" w:rsidP="006C0DCE">
      <w:pPr>
        <w:pStyle w:val="ConsPlusNormal"/>
        <w:ind w:firstLine="540"/>
        <w:jc w:val="both"/>
      </w:pPr>
      <w:r>
        <w:t>- положения об отделе;</w:t>
      </w:r>
    </w:p>
    <w:p w:rsidR="006C0DCE" w:rsidRDefault="006C0DCE" w:rsidP="006C0DCE">
      <w:pPr>
        <w:pStyle w:val="ConsPlusNormal"/>
        <w:ind w:firstLine="540"/>
        <w:jc w:val="both"/>
      </w:pPr>
      <w:r>
        <w:t>- графика отпусков гражданских служащих отдела;</w:t>
      </w:r>
    </w:p>
    <w:p w:rsidR="006C0DCE" w:rsidRDefault="006C0DCE" w:rsidP="006C0DCE">
      <w:pPr>
        <w:pStyle w:val="ConsPlusNormal"/>
        <w:ind w:firstLine="540"/>
        <w:jc w:val="both"/>
      </w:pPr>
      <w:r>
        <w:t>- иных актов по поручению непосредственно начальника отдела  и руководства Управления.</w:t>
      </w:r>
    </w:p>
    <w:p w:rsidR="006C0DCE" w:rsidRDefault="006C0DCE" w:rsidP="006C0DCE">
      <w:pPr>
        <w:pStyle w:val="ConsPlusNormal"/>
        <w:ind w:firstLine="540"/>
        <w:jc w:val="both"/>
      </w:pPr>
    </w:p>
    <w:p w:rsidR="00474D98" w:rsidRDefault="00474D98">
      <w:pPr>
        <w:pStyle w:val="ConsPlusNormal"/>
        <w:jc w:val="center"/>
        <w:outlineLvl w:val="1"/>
      </w:pPr>
      <w:r>
        <w:t>VI. Сроки и процедуры подготовки, рассмотрения</w:t>
      </w:r>
    </w:p>
    <w:p w:rsidR="00474D98" w:rsidRDefault="00474D98">
      <w:pPr>
        <w:pStyle w:val="ConsPlusNormal"/>
        <w:jc w:val="center"/>
      </w:pPr>
      <w:r>
        <w:t>проектов управленческих и иных решений, порядок</w:t>
      </w:r>
    </w:p>
    <w:p w:rsidR="00474D98" w:rsidRDefault="00474D98">
      <w:pPr>
        <w:pStyle w:val="ConsPlusNormal"/>
        <w:jc w:val="center"/>
      </w:pPr>
      <w:r>
        <w:t>согласования и принятия данных решений</w:t>
      </w:r>
    </w:p>
    <w:p w:rsidR="00474D98" w:rsidRDefault="00474D98">
      <w:pPr>
        <w:pStyle w:val="ConsPlusNormal"/>
        <w:jc w:val="both"/>
      </w:pPr>
    </w:p>
    <w:p w:rsidR="00474D98" w:rsidRDefault="00474D98">
      <w:pPr>
        <w:pStyle w:val="ConsPlusNormal"/>
        <w:ind w:firstLine="540"/>
        <w:jc w:val="both"/>
      </w:pPr>
      <w:r>
        <w:t xml:space="preserve">16. В соответствии со своими должностными обязанностями </w:t>
      </w:r>
      <w:r w:rsidR="006C0DCE" w:rsidRPr="00FC446A">
        <w:t>старший государственный налоговый инспектор</w:t>
      </w:r>
      <w:r>
        <w:t xml:space="preserve">  принимает решения в сроки, установленные законодательными и иными нормативными правовыми актами Российской Федерации.</w:t>
      </w:r>
    </w:p>
    <w:p w:rsidR="00474D98" w:rsidRDefault="00474D98">
      <w:pPr>
        <w:pStyle w:val="ConsPlusNormal"/>
        <w:jc w:val="both"/>
      </w:pPr>
    </w:p>
    <w:p w:rsidR="00474D98" w:rsidRDefault="00474D98">
      <w:pPr>
        <w:pStyle w:val="ConsPlusNormal"/>
        <w:jc w:val="center"/>
        <w:outlineLvl w:val="1"/>
      </w:pPr>
      <w:r>
        <w:t>VII. Порядок служебного взаимодействия</w:t>
      </w:r>
    </w:p>
    <w:p w:rsidR="00474D98" w:rsidRDefault="00474D98">
      <w:pPr>
        <w:pStyle w:val="ConsPlusNormal"/>
        <w:jc w:val="both"/>
      </w:pPr>
    </w:p>
    <w:p w:rsidR="00474D98" w:rsidRDefault="00474D98">
      <w:pPr>
        <w:pStyle w:val="ConsPlusNormal"/>
        <w:ind w:firstLine="540"/>
        <w:jc w:val="both"/>
      </w:pPr>
      <w:r>
        <w:t xml:space="preserve">17. </w:t>
      </w:r>
      <w:proofErr w:type="gramStart"/>
      <w:r>
        <w:t xml:space="preserve">Взаимодействие </w:t>
      </w:r>
      <w:r w:rsidR="006C0DCE" w:rsidRPr="00FC446A">
        <w:t>старшего государственного налогового инспектора отдела</w:t>
      </w:r>
      <w:r w:rsidRPr="00FC446A">
        <w:t xml:space="preserve"> с федеральными государствен</w:t>
      </w:r>
      <w:r>
        <w:t xml:space="preserve">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1" w:history="1">
        <w:r>
          <w:rPr>
            <w:color w:val="0000FF"/>
          </w:rPr>
          <w:t>общих принципов</w:t>
        </w:r>
      </w:hyperlink>
      <w:r>
        <w:t xml:space="preserve"> служебного поведения государственных служащих, утвержденных Указом </w:t>
      </w:r>
      <w:r>
        <w:lastRenderedPageBreak/>
        <w:t>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</w:t>
      </w:r>
      <w:proofErr w:type="gramEnd"/>
      <w:r>
        <w:t xml:space="preserve">, </w:t>
      </w:r>
      <w:proofErr w:type="gramStart"/>
      <w:r>
        <w:t xml:space="preserve">N 33, ст. 3196; 2009, N 29, ст. 3658), и требований к служебному поведению, установленных </w:t>
      </w:r>
      <w:hyperlink r:id="rId12" w:history="1">
        <w:r>
          <w:rPr>
            <w:color w:val="0000FF"/>
          </w:rPr>
          <w:t>статьей 18</w:t>
        </w:r>
      </w:hyperlink>
      <w: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474D98" w:rsidRDefault="00474D98">
      <w:pPr>
        <w:pStyle w:val="ConsPlusNormal"/>
        <w:jc w:val="both"/>
      </w:pPr>
    </w:p>
    <w:p w:rsidR="00474D98" w:rsidRDefault="00474D98">
      <w:pPr>
        <w:pStyle w:val="ConsPlusNormal"/>
        <w:jc w:val="center"/>
        <w:outlineLvl w:val="1"/>
      </w:pPr>
      <w:r>
        <w:t>VIII. Перечень государственных услуг, оказываемых</w:t>
      </w:r>
    </w:p>
    <w:p w:rsidR="00474D98" w:rsidRDefault="00474D98">
      <w:pPr>
        <w:pStyle w:val="ConsPlusNormal"/>
        <w:jc w:val="center"/>
      </w:pPr>
      <w:r>
        <w:t xml:space="preserve">гражданам и организациям в соответствии </w:t>
      </w:r>
      <w:proofErr w:type="gramStart"/>
      <w:r>
        <w:t>с</w:t>
      </w:r>
      <w:proofErr w:type="gramEnd"/>
      <w:r>
        <w:t xml:space="preserve"> административным</w:t>
      </w:r>
    </w:p>
    <w:p w:rsidR="00474D98" w:rsidRDefault="00474D98">
      <w:pPr>
        <w:pStyle w:val="ConsPlusNormal"/>
        <w:jc w:val="center"/>
      </w:pPr>
      <w:r>
        <w:t>регламентом Федеральной налоговой службы</w:t>
      </w:r>
    </w:p>
    <w:p w:rsidR="00474D98" w:rsidRDefault="00474D98">
      <w:pPr>
        <w:pStyle w:val="ConsPlusNormal"/>
        <w:jc w:val="both"/>
      </w:pPr>
    </w:p>
    <w:p w:rsidR="00552BC0" w:rsidRDefault="00474D98" w:rsidP="00552BC0">
      <w:pPr>
        <w:pStyle w:val="ConsPlusNormal"/>
        <w:ind w:firstLine="540"/>
        <w:jc w:val="both"/>
      </w:pPr>
      <w:r>
        <w:t xml:space="preserve">18. </w:t>
      </w:r>
      <w:r w:rsidR="006C0DCE" w:rsidRPr="00FC446A">
        <w:t>Старший государственный налоговый инспектор</w:t>
      </w:r>
      <w:r>
        <w:t xml:space="preserve"> </w:t>
      </w:r>
      <w:r w:rsidR="00552BC0">
        <w:t>выполняет организационное и информационное обеспечение (принимает участие в обеспечении) оказания следующих видов государственных услуг, осуществляемых Управлением:</w:t>
      </w:r>
    </w:p>
    <w:p w:rsidR="00552BC0" w:rsidRDefault="00552BC0" w:rsidP="00552BC0">
      <w:pPr>
        <w:pStyle w:val="ConsPlusNormal"/>
        <w:ind w:firstLine="540"/>
        <w:jc w:val="both"/>
      </w:pPr>
      <w:r>
        <w:t xml:space="preserve">- консультаций и разъяснений налогоплательщикам по вопросам исчисления и уплаты налогов и сборов, входящих в компетенцию отдела. </w:t>
      </w:r>
    </w:p>
    <w:p w:rsidR="00552BC0" w:rsidRDefault="00552BC0" w:rsidP="00552BC0">
      <w:pPr>
        <w:pStyle w:val="ConsPlusNormal"/>
        <w:ind w:firstLine="540"/>
        <w:jc w:val="both"/>
      </w:pPr>
    </w:p>
    <w:p w:rsidR="00474D98" w:rsidRDefault="00474D98">
      <w:pPr>
        <w:pStyle w:val="ConsPlusNormal"/>
        <w:jc w:val="center"/>
        <w:outlineLvl w:val="1"/>
      </w:pPr>
      <w:r>
        <w:t>IX. Показатели эффективности и результативности</w:t>
      </w:r>
    </w:p>
    <w:p w:rsidR="00474D98" w:rsidRDefault="00474D98">
      <w:pPr>
        <w:pStyle w:val="ConsPlusNormal"/>
        <w:jc w:val="center"/>
      </w:pPr>
      <w:r>
        <w:t>профессиональной служебной деятельности</w:t>
      </w:r>
    </w:p>
    <w:p w:rsidR="00474D98" w:rsidRDefault="00474D98">
      <w:pPr>
        <w:pStyle w:val="ConsPlusNormal"/>
        <w:jc w:val="both"/>
      </w:pPr>
    </w:p>
    <w:p w:rsidR="00474D98" w:rsidRDefault="00474D98">
      <w:pPr>
        <w:pStyle w:val="ConsPlusNormal"/>
        <w:ind w:firstLine="540"/>
        <w:jc w:val="both"/>
        <w:rPr>
          <w:color w:val="000000" w:themeColor="text1"/>
        </w:rPr>
      </w:pPr>
      <w:r>
        <w:t xml:space="preserve">19. Эффективность и результативность профессиональной служебной деятельности </w:t>
      </w:r>
      <w:r w:rsidR="00552BC0" w:rsidRPr="00FC446A">
        <w:t>старшего государственного налогового инспектора</w:t>
      </w:r>
      <w:r>
        <w:t xml:space="preserve"> оценивается по следующим </w:t>
      </w:r>
      <w:r w:rsidRPr="00552BC0">
        <w:rPr>
          <w:color w:val="000000" w:themeColor="text1"/>
        </w:rPr>
        <w:t>показателям:</w:t>
      </w:r>
    </w:p>
    <w:p w:rsidR="00474D98" w:rsidRPr="00552BC0" w:rsidRDefault="00474D98" w:rsidP="00552BC0">
      <w:pPr>
        <w:pStyle w:val="ConsPlusNormal"/>
        <w:ind w:firstLine="540"/>
        <w:jc w:val="both"/>
      </w:pPr>
    </w:p>
    <w:p w:rsidR="00474D98" w:rsidRDefault="00552BC0">
      <w:pPr>
        <w:pStyle w:val="ConsPlusNormal"/>
        <w:ind w:firstLine="540"/>
        <w:jc w:val="both"/>
      </w:pPr>
      <w:r>
        <w:t xml:space="preserve">- </w:t>
      </w:r>
      <w:r w:rsidR="00474D98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74D98" w:rsidRDefault="00552BC0" w:rsidP="00552BC0">
      <w:pPr>
        <w:pStyle w:val="ConsPlusNormal"/>
        <w:ind w:firstLine="540"/>
        <w:jc w:val="both"/>
      </w:pPr>
      <w:r>
        <w:t xml:space="preserve">- </w:t>
      </w:r>
      <w:r w:rsidR="00474D98">
        <w:t>своевременности и оперативности выполнения поручений;</w:t>
      </w:r>
    </w:p>
    <w:p w:rsidR="00474D98" w:rsidRDefault="00552BC0" w:rsidP="00552BC0">
      <w:pPr>
        <w:pStyle w:val="ConsPlusNormal"/>
        <w:ind w:firstLine="540"/>
        <w:jc w:val="both"/>
      </w:pPr>
      <w:r>
        <w:t xml:space="preserve">- </w:t>
      </w:r>
      <w:r w:rsidR="00474D98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74D98" w:rsidRDefault="00552BC0" w:rsidP="00552BC0">
      <w:pPr>
        <w:pStyle w:val="ConsPlusNormal"/>
        <w:ind w:firstLine="540"/>
        <w:jc w:val="both"/>
      </w:pPr>
      <w:r>
        <w:t xml:space="preserve">- </w:t>
      </w:r>
      <w:r w:rsidR="00474D98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74D98" w:rsidRDefault="00552BC0" w:rsidP="00552BC0">
      <w:pPr>
        <w:pStyle w:val="ConsPlusNormal"/>
        <w:ind w:firstLine="540"/>
        <w:jc w:val="both"/>
      </w:pPr>
      <w:r>
        <w:t xml:space="preserve">- </w:t>
      </w:r>
      <w:r w:rsidR="00474D98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74D98" w:rsidRDefault="00552BC0" w:rsidP="00552BC0">
      <w:pPr>
        <w:pStyle w:val="ConsPlusNormal"/>
        <w:ind w:firstLine="540"/>
        <w:jc w:val="both"/>
      </w:pPr>
      <w:r>
        <w:t xml:space="preserve">- </w:t>
      </w:r>
      <w:r w:rsidR="00474D98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74D98" w:rsidRDefault="00552BC0" w:rsidP="00552BC0">
      <w:pPr>
        <w:pStyle w:val="ConsPlusNormal"/>
        <w:ind w:firstLine="540"/>
        <w:jc w:val="both"/>
      </w:pPr>
      <w:r>
        <w:t xml:space="preserve">- </w:t>
      </w:r>
      <w:r w:rsidR="00474D98">
        <w:t>осознанию ответственности за последствия своих действий, принимаемых решений.</w:t>
      </w:r>
    </w:p>
    <w:p w:rsidR="00474D98" w:rsidRDefault="00474D98">
      <w:pPr>
        <w:pStyle w:val="ConsPlusNormal"/>
        <w:jc w:val="both"/>
      </w:pPr>
    </w:p>
    <w:p w:rsidR="0025479C" w:rsidRDefault="0025479C">
      <w:pPr>
        <w:pStyle w:val="ConsPlusNormal"/>
        <w:jc w:val="center"/>
        <w:outlineLvl w:val="1"/>
      </w:pPr>
    </w:p>
    <w:p w:rsidR="0025479C" w:rsidRPr="00E35DE2" w:rsidRDefault="0025479C">
      <w:pPr>
        <w:pStyle w:val="ConsPlusNormal"/>
        <w:jc w:val="center"/>
        <w:outlineLvl w:val="1"/>
      </w:pPr>
    </w:p>
    <w:p w:rsidR="0025479C" w:rsidRDefault="0025479C">
      <w:pPr>
        <w:pStyle w:val="ConsPlusNormal"/>
        <w:jc w:val="center"/>
        <w:outlineLvl w:val="1"/>
      </w:pPr>
    </w:p>
    <w:p w:rsidR="007F130A" w:rsidRDefault="007F130A">
      <w:pPr>
        <w:pStyle w:val="ConsPlusNormal"/>
        <w:jc w:val="center"/>
        <w:outlineLvl w:val="1"/>
      </w:pPr>
    </w:p>
    <w:p w:rsidR="007F130A" w:rsidRDefault="007F130A">
      <w:pPr>
        <w:pStyle w:val="ConsPlusNormal"/>
        <w:jc w:val="center"/>
        <w:outlineLvl w:val="1"/>
      </w:pPr>
    </w:p>
    <w:p w:rsidR="007F130A" w:rsidRDefault="007F130A">
      <w:pPr>
        <w:pStyle w:val="ConsPlusNormal"/>
        <w:jc w:val="center"/>
        <w:outlineLvl w:val="1"/>
      </w:pPr>
    </w:p>
    <w:p w:rsidR="00022F0E" w:rsidRDefault="00022F0E">
      <w:pPr>
        <w:pStyle w:val="ConsPlusNormal"/>
        <w:jc w:val="center"/>
        <w:outlineLvl w:val="1"/>
      </w:pPr>
    </w:p>
    <w:p w:rsidR="00022F0E" w:rsidRDefault="00022F0E">
      <w:pPr>
        <w:pStyle w:val="ConsPlusNormal"/>
        <w:jc w:val="center"/>
        <w:outlineLvl w:val="1"/>
      </w:pPr>
    </w:p>
    <w:p w:rsidR="0025479C" w:rsidRPr="00E35DE2" w:rsidRDefault="0025479C">
      <w:pPr>
        <w:pStyle w:val="ConsPlusNormal"/>
        <w:jc w:val="center"/>
        <w:outlineLvl w:val="1"/>
      </w:pPr>
    </w:p>
    <w:p w:rsidR="00474D98" w:rsidRDefault="00474D98">
      <w:pPr>
        <w:pStyle w:val="ConsPlusNormal"/>
        <w:jc w:val="center"/>
        <w:outlineLvl w:val="1"/>
      </w:pPr>
      <w:r>
        <w:lastRenderedPageBreak/>
        <w:t>Лист ознакомления</w:t>
      </w:r>
    </w:p>
    <w:p w:rsidR="00474D98" w:rsidRDefault="00474D98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474D98">
        <w:tc>
          <w:tcPr>
            <w:tcW w:w="567" w:type="dxa"/>
          </w:tcPr>
          <w:p w:rsidR="00474D98" w:rsidRDefault="00474D98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098" w:type="dxa"/>
          </w:tcPr>
          <w:p w:rsidR="00474D98" w:rsidRDefault="00474D98">
            <w:pPr>
              <w:pStyle w:val="ConsPlusNormal"/>
              <w:jc w:val="center"/>
            </w:pPr>
            <w:r>
              <w:t>Фамилия, имя, отчество (при наличии)</w:t>
            </w:r>
          </w:p>
        </w:tc>
        <w:tc>
          <w:tcPr>
            <w:tcW w:w="2438" w:type="dxa"/>
          </w:tcPr>
          <w:p w:rsidR="00474D98" w:rsidRDefault="00474D98">
            <w:pPr>
              <w:pStyle w:val="ConsPlusNormal"/>
              <w:jc w:val="center"/>
            </w:pPr>
            <w: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474D98" w:rsidRDefault="00474D98">
            <w:pPr>
              <w:pStyle w:val="ConsPlusNormal"/>
              <w:jc w:val="center"/>
            </w:pPr>
            <w: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474D98" w:rsidRDefault="00474D98">
            <w:pPr>
              <w:pStyle w:val="ConsPlusNormal"/>
              <w:jc w:val="center"/>
            </w:pPr>
            <w:r>
              <w:t>Дата и номер приказа об освобождении от должности</w:t>
            </w:r>
          </w:p>
        </w:tc>
      </w:tr>
      <w:tr w:rsidR="00474D98">
        <w:tc>
          <w:tcPr>
            <w:tcW w:w="567" w:type="dxa"/>
          </w:tcPr>
          <w:p w:rsidR="00474D98" w:rsidRDefault="00474D98">
            <w:pPr>
              <w:pStyle w:val="ConsPlusNormal"/>
            </w:pPr>
          </w:p>
        </w:tc>
        <w:tc>
          <w:tcPr>
            <w:tcW w:w="2098" w:type="dxa"/>
          </w:tcPr>
          <w:p w:rsidR="00474D98" w:rsidRDefault="00474D98">
            <w:pPr>
              <w:pStyle w:val="ConsPlusNormal"/>
            </w:pPr>
          </w:p>
        </w:tc>
        <w:tc>
          <w:tcPr>
            <w:tcW w:w="2438" w:type="dxa"/>
          </w:tcPr>
          <w:p w:rsidR="00474D98" w:rsidRDefault="00474D98">
            <w:pPr>
              <w:pStyle w:val="ConsPlusNormal"/>
            </w:pPr>
          </w:p>
        </w:tc>
        <w:tc>
          <w:tcPr>
            <w:tcW w:w="1984" w:type="dxa"/>
          </w:tcPr>
          <w:p w:rsidR="00474D98" w:rsidRDefault="00474D98">
            <w:pPr>
              <w:pStyle w:val="ConsPlusNormal"/>
            </w:pPr>
          </w:p>
        </w:tc>
        <w:tc>
          <w:tcPr>
            <w:tcW w:w="1984" w:type="dxa"/>
          </w:tcPr>
          <w:p w:rsidR="00474D98" w:rsidRDefault="00474D98">
            <w:pPr>
              <w:pStyle w:val="ConsPlusNormal"/>
            </w:pPr>
          </w:p>
        </w:tc>
      </w:tr>
      <w:tr w:rsidR="00474D98">
        <w:tc>
          <w:tcPr>
            <w:tcW w:w="567" w:type="dxa"/>
          </w:tcPr>
          <w:p w:rsidR="00474D98" w:rsidRDefault="00474D98">
            <w:pPr>
              <w:pStyle w:val="ConsPlusNormal"/>
            </w:pPr>
          </w:p>
        </w:tc>
        <w:tc>
          <w:tcPr>
            <w:tcW w:w="2098" w:type="dxa"/>
          </w:tcPr>
          <w:p w:rsidR="00474D98" w:rsidRDefault="00474D98">
            <w:pPr>
              <w:pStyle w:val="ConsPlusNormal"/>
            </w:pPr>
          </w:p>
        </w:tc>
        <w:tc>
          <w:tcPr>
            <w:tcW w:w="2438" w:type="dxa"/>
          </w:tcPr>
          <w:p w:rsidR="00474D98" w:rsidRDefault="00474D98">
            <w:pPr>
              <w:pStyle w:val="ConsPlusNormal"/>
            </w:pPr>
          </w:p>
        </w:tc>
        <w:tc>
          <w:tcPr>
            <w:tcW w:w="1984" w:type="dxa"/>
          </w:tcPr>
          <w:p w:rsidR="00474D98" w:rsidRDefault="00474D98">
            <w:pPr>
              <w:pStyle w:val="ConsPlusNormal"/>
            </w:pPr>
          </w:p>
        </w:tc>
        <w:tc>
          <w:tcPr>
            <w:tcW w:w="1984" w:type="dxa"/>
          </w:tcPr>
          <w:p w:rsidR="00474D98" w:rsidRDefault="00474D98">
            <w:pPr>
              <w:pStyle w:val="ConsPlusNormal"/>
            </w:pPr>
          </w:p>
        </w:tc>
      </w:tr>
    </w:tbl>
    <w:p w:rsidR="00474D98" w:rsidRDefault="00474D98">
      <w:pPr>
        <w:pStyle w:val="ConsPlusNormal"/>
        <w:jc w:val="both"/>
      </w:pPr>
    </w:p>
    <w:p w:rsidR="00474D98" w:rsidRDefault="00474D98" w:rsidP="00022F0E">
      <w:pPr>
        <w:pStyle w:val="ConsPlusNormal"/>
        <w:jc w:val="both"/>
      </w:pPr>
    </w:p>
    <w:p w:rsidR="00474D98" w:rsidRDefault="00474D98" w:rsidP="00022F0E">
      <w:pPr>
        <w:pStyle w:val="ConsPlusNormal"/>
        <w:spacing w:before="100" w:after="100"/>
        <w:jc w:val="both"/>
        <w:rPr>
          <w:sz w:val="2"/>
          <w:szCs w:val="2"/>
        </w:rPr>
      </w:pPr>
    </w:p>
    <w:p w:rsidR="00134521" w:rsidRDefault="00134521"/>
    <w:sectPr w:rsidR="00134521" w:rsidSect="00ED7B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4D98"/>
    <w:rsid w:val="000147FE"/>
    <w:rsid w:val="00022F0E"/>
    <w:rsid w:val="00084E41"/>
    <w:rsid w:val="00100268"/>
    <w:rsid w:val="00134521"/>
    <w:rsid w:val="001410F3"/>
    <w:rsid w:val="001945B3"/>
    <w:rsid w:val="0025479C"/>
    <w:rsid w:val="002855C7"/>
    <w:rsid w:val="00291DBC"/>
    <w:rsid w:val="002A41FD"/>
    <w:rsid w:val="00303A97"/>
    <w:rsid w:val="00387FFA"/>
    <w:rsid w:val="003E2944"/>
    <w:rsid w:val="00412C8B"/>
    <w:rsid w:val="004414BB"/>
    <w:rsid w:val="00444683"/>
    <w:rsid w:val="00453459"/>
    <w:rsid w:val="00474D98"/>
    <w:rsid w:val="00490619"/>
    <w:rsid w:val="00550F9A"/>
    <w:rsid w:val="00552BC0"/>
    <w:rsid w:val="00612F1C"/>
    <w:rsid w:val="00634AFB"/>
    <w:rsid w:val="00641F98"/>
    <w:rsid w:val="00670C78"/>
    <w:rsid w:val="006C0DCE"/>
    <w:rsid w:val="006E71AB"/>
    <w:rsid w:val="00707C88"/>
    <w:rsid w:val="007A5352"/>
    <w:rsid w:val="007F130A"/>
    <w:rsid w:val="008C1645"/>
    <w:rsid w:val="008D10BB"/>
    <w:rsid w:val="00972DD8"/>
    <w:rsid w:val="00A11909"/>
    <w:rsid w:val="00A80A04"/>
    <w:rsid w:val="00B12357"/>
    <w:rsid w:val="00B44898"/>
    <w:rsid w:val="00BB513F"/>
    <w:rsid w:val="00C01304"/>
    <w:rsid w:val="00CA03D5"/>
    <w:rsid w:val="00DA150F"/>
    <w:rsid w:val="00E35DE2"/>
    <w:rsid w:val="00E56AB2"/>
    <w:rsid w:val="00E97234"/>
    <w:rsid w:val="00EA1FD6"/>
    <w:rsid w:val="00F35CAC"/>
    <w:rsid w:val="00FC446A"/>
    <w:rsid w:val="00FD0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74D98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474D98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474D98"/>
    <w:pPr>
      <w:widowControl w:val="0"/>
      <w:autoSpaceDE w:val="0"/>
      <w:autoSpaceDN w:val="0"/>
    </w:pPr>
    <w:rPr>
      <w:b/>
      <w:sz w:val="24"/>
    </w:rPr>
  </w:style>
  <w:style w:type="paragraph" w:customStyle="1" w:styleId="ConsPlusTitlePage">
    <w:name w:val="ConsPlusTitlePage"/>
    <w:rsid w:val="00474D98"/>
    <w:pPr>
      <w:widowControl w:val="0"/>
      <w:autoSpaceDE w:val="0"/>
      <w:autoSpaceDN w:val="0"/>
    </w:pPr>
    <w:rPr>
      <w:rFonts w:ascii="Tahoma" w:hAnsi="Tahoma" w:cs="Tahoma"/>
    </w:rPr>
  </w:style>
  <w:style w:type="paragraph" w:styleId="a3">
    <w:name w:val="Balloon Text"/>
    <w:basedOn w:val="a"/>
    <w:link w:val="a4"/>
    <w:rsid w:val="00550F9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550F9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74D98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474D98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474D98"/>
    <w:pPr>
      <w:widowControl w:val="0"/>
      <w:autoSpaceDE w:val="0"/>
      <w:autoSpaceDN w:val="0"/>
    </w:pPr>
    <w:rPr>
      <w:b/>
      <w:sz w:val="24"/>
    </w:rPr>
  </w:style>
  <w:style w:type="paragraph" w:customStyle="1" w:styleId="ConsPlusTitlePage">
    <w:name w:val="ConsPlusTitlePage"/>
    <w:rsid w:val="00474D98"/>
    <w:pPr>
      <w:widowControl w:val="0"/>
      <w:autoSpaceDE w:val="0"/>
      <w:autoSpaceDN w:val="0"/>
    </w:pPr>
    <w:rPr>
      <w:rFonts w:ascii="Tahoma" w:hAnsi="Tahoma" w:cs="Tahoma"/>
    </w:rPr>
  </w:style>
  <w:style w:type="paragraph" w:styleId="a3">
    <w:name w:val="Balloon Text"/>
    <w:basedOn w:val="a"/>
    <w:link w:val="a4"/>
    <w:rsid w:val="00550F9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550F9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753BACA18E108B33060A5306D53819D22FA2380F2ABC2D3B34F15E884C476E21468F21D4D8893C3F2hCH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B753BACA18E108B33060A5306D53819D22FA2380F2ABC2D3B34F15E884C476E21468F21D4D8893C4F2hBH" TargetMode="External"/><Relationship Id="rId12" Type="http://schemas.openxmlformats.org/officeDocument/2006/relationships/hyperlink" Target="consultantplus://offline/ref=B753BACA18E108B33060A5306D53819D22FA2380F2ABC2D3B34F15E884C476E21468F21D4D8893C1F2h1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B753BACA18E108B33060A5306D53819D22FA2380F2ABC2D3B34F15E884C476E21468F21D4D8893C6F2hAH" TargetMode="External"/><Relationship Id="rId11" Type="http://schemas.openxmlformats.org/officeDocument/2006/relationships/hyperlink" Target="consultantplus://offline/ref=B753BACA18E108B33060A5306D53819D28F12785F2A39FD9BB1619EA83CB29F51321FE1C4D8891FChFH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B753BACA18E108B33060A5306D53819D22FF2A82FEA8C2D3B34F15E884C476E21468F21D4D8892C4F2hE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753BACA18E108B33060A5306D53819D22FA2380F2ABC2D3B34F15E884C476E21468F21D4D8893C1F2h1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1AE513-053C-4C26-8301-E8EE10142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C999065B</Template>
  <TotalTime>2</TotalTime>
  <Pages>9</Pages>
  <Words>3234</Words>
  <Characters>18440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Першина Евгения Валерьевна</dc:creator>
  <cp:lastModifiedBy>Ветрова Любовь Ивановна</cp:lastModifiedBy>
  <cp:revision>3</cp:revision>
  <cp:lastPrinted>2017-10-19T15:08:00Z</cp:lastPrinted>
  <dcterms:created xsi:type="dcterms:W3CDTF">2017-10-20T10:52:00Z</dcterms:created>
  <dcterms:modified xsi:type="dcterms:W3CDTF">2017-10-23T08:23:00Z</dcterms:modified>
</cp:coreProperties>
</file>